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1C0B1" w14:textId="77777777" w:rsidR="00B07615" w:rsidRPr="00BC4ECE" w:rsidRDefault="00B07615" w:rsidP="00124621">
      <w:pPr>
        <w:tabs>
          <w:tab w:val="left" w:pos="720"/>
        </w:tabs>
        <w:spacing w:line="360" w:lineRule="auto"/>
        <w:jc w:val="center"/>
        <w:rPr>
          <w:rFonts w:ascii="Arial" w:hAnsi="Arial" w:cs="Arial"/>
          <w:b/>
        </w:rPr>
      </w:pPr>
      <w:r w:rsidRPr="00BC4ECE">
        <w:rPr>
          <w:rFonts w:ascii="Arial" w:hAnsi="Arial" w:cs="Arial"/>
          <w:b/>
        </w:rPr>
        <w:t>KATA PENGANTAR</w:t>
      </w:r>
    </w:p>
    <w:p w14:paraId="6C9A1439" w14:textId="77777777" w:rsidR="00B07615" w:rsidRPr="00BC4ECE" w:rsidRDefault="00B07615" w:rsidP="00124621">
      <w:pPr>
        <w:spacing w:line="360" w:lineRule="auto"/>
        <w:rPr>
          <w:rFonts w:ascii="Arial" w:hAnsi="Arial" w:cs="Arial"/>
        </w:rPr>
      </w:pPr>
    </w:p>
    <w:p w14:paraId="6E06CB4F" w14:textId="064B8C32" w:rsidR="00B07615" w:rsidRPr="00BC4ECE" w:rsidRDefault="00B07615" w:rsidP="00124621">
      <w:pPr>
        <w:spacing w:line="360" w:lineRule="auto"/>
        <w:ind w:firstLine="720"/>
        <w:jc w:val="both"/>
        <w:rPr>
          <w:rFonts w:ascii="Arial" w:hAnsi="Arial" w:cs="Arial"/>
          <w:lang w:val="sv-SE"/>
        </w:rPr>
      </w:pPr>
      <w:r w:rsidRPr="00BC4ECE">
        <w:rPr>
          <w:rFonts w:ascii="Arial" w:hAnsi="Arial" w:cs="Arial"/>
          <w:lang w:val="sv-SE"/>
        </w:rPr>
        <w:t xml:space="preserve">Segala Puji Bagi Allah, Tuhan Yang Maha Esa, Tuhan Yang Maha Perencana, Yang Maha Pengasih dan Maha Penyayang, karena atas rahmat dan hidayahnya, Rencana Kerja </w:t>
      </w:r>
      <w:r w:rsidR="00FE0D97">
        <w:rPr>
          <w:rFonts w:ascii="Arial" w:hAnsi="Arial" w:cs="Arial"/>
          <w:lang w:val="sv-SE"/>
        </w:rPr>
        <w:t>rancangan</w:t>
      </w:r>
      <w:r w:rsidR="00E87939">
        <w:rPr>
          <w:rFonts w:ascii="Arial" w:hAnsi="Arial" w:cs="Arial"/>
          <w:lang w:val="sv-SE"/>
        </w:rPr>
        <w:t xml:space="preserve"> akhir</w:t>
      </w:r>
      <w:r w:rsidR="00FE0D97">
        <w:rPr>
          <w:rFonts w:ascii="Arial" w:hAnsi="Arial" w:cs="Arial"/>
          <w:lang w:val="sv-SE"/>
        </w:rPr>
        <w:t xml:space="preserve"> </w:t>
      </w:r>
      <w:r w:rsidR="006B0FFD" w:rsidRPr="00BC4ECE">
        <w:rPr>
          <w:rFonts w:ascii="Arial" w:hAnsi="Arial" w:cs="Arial"/>
          <w:lang w:val="sv-SE"/>
        </w:rPr>
        <w:t xml:space="preserve">RSUD </w:t>
      </w:r>
      <w:r w:rsidR="00124621" w:rsidRPr="00BC4ECE">
        <w:rPr>
          <w:rFonts w:ascii="Arial" w:hAnsi="Arial" w:cs="Arial"/>
          <w:lang w:val="sv-SE"/>
        </w:rPr>
        <w:t xml:space="preserve">Pangeran Jaya Sumitra </w:t>
      </w:r>
      <w:r w:rsidR="006B0FFD" w:rsidRPr="00BC4ECE">
        <w:rPr>
          <w:rFonts w:ascii="Arial" w:hAnsi="Arial" w:cs="Arial"/>
          <w:lang w:val="sv-SE"/>
        </w:rPr>
        <w:t xml:space="preserve">Tahun </w:t>
      </w:r>
      <w:r w:rsidR="00E6170D" w:rsidRPr="00BC4ECE">
        <w:rPr>
          <w:rFonts w:ascii="Arial" w:hAnsi="Arial" w:cs="Arial"/>
          <w:lang w:val="id-ID"/>
        </w:rPr>
        <w:t xml:space="preserve">Anggaran </w:t>
      </w:r>
      <w:r w:rsidR="006B0FFD" w:rsidRPr="00BC4ECE">
        <w:rPr>
          <w:rFonts w:ascii="Arial" w:hAnsi="Arial" w:cs="Arial"/>
          <w:lang w:val="sv-SE"/>
        </w:rPr>
        <w:t>20</w:t>
      </w:r>
      <w:r w:rsidR="00124621" w:rsidRPr="00BC4ECE">
        <w:rPr>
          <w:rFonts w:ascii="Arial" w:hAnsi="Arial" w:cs="Arial"/>
          <w:lang w:val="sv-SE"/>
        </w:rPr>
        <w:t>2</w:t>
      </w:r>
      <w:r w:rsidR="00E27AB5">
        <w:rPr>
          <w:rFonts w:ascii="Arial" w:hAnsi="Arial" w:cs="Arial"/>
          <w:lang w:val="id-ID"/>
        </w:rPr>
        <w:t>5</w:t>
      </w:r>
      <w:r w:rsidRPr="00BC4ECE">
        <w:rPr>
          <w:rFonts w:ascii="Arial" w:hAnsi="Arial" w:cs="Arial"/>
          <w:lang w:val="sv-SE"/>
        </w:rPr>
        <w:t xml:space="preserve"> Kabupaten Kotabaru </w:t>
      </w:r>
      <w:r w:rsidR="004820EF" w:rsidRPr="00BC4ECE">
        <w:rPr>
          <w:rFonts w:ascii="Arial" w:hAnsi="Arial" w:cs="Arial"/>
          <w:lang w:val="sv-SE"/>
        </w:rPr>
        <w:t>ini</w:t>
      </w:r>
      <w:r w:rsidR="00F225FE" w:rsidRPr="00BC4ECE">
        <w:rPr>
          <w:rFonts w:ascii="Arial" w:hAnsi="Arial" w:cs="Arial"/>
          <w:lang w:val="sv-SE"/>
        </w:rPr>
        <w:t xml:space="preserve"> </w:t>
      </w:r>
      <w:r w:rsidR="00687FEB" w:rsidRPr="00BC4ECE">
        <w:rPr>
          <w:rFonts w:ascii="Arial" w:hAnsi="Arial" w:cs="Arial"/>
          <w:lang w:val="sv-SE"/>
        </w:rPr>
        <w:t xml:space="preserve">dapat </w:t>
      </w:r>
      <w:r w:rsidRPr="00BC4ECE">
        <w:rPr>
          <w:rFonts w:ascii="Arial" w:hAnsi="Arial" w:cs="Arial"/>
          <w:lang w:val="sv-SE"/>
        </w:rPr>
        <w:t xml:space="preserve"> diselesaikan. </w:t>
      </w:r>
    </w:p>
    <w:p w14:paraId="15B2989A" w14:textId="5FD343A8" w:rsidR="00B07615" w:rsidRPr="00BC4ECE" w:rsidRDefault="00B07615" w:rsidP="00124621">
      <w:pPr>
        <w:spacing w:line="360" w:lineRule="auto"/>
        <w:ind w:firstLine="720"/>
        <w:jc w:val="both"/>
        <w:rPr>
          <w:rFonts w:ascii="Arial" w:hAnsi="Arial" w:cs="Arial"/>
          <w:lang w:val="sv-SE"/>
        </w:rPr>
      </w:pPr>
      <w:r w:rsidRPr="00BC4ECE">
        <w:rPr>
          <w:rFonts w:ascii="Arial" w:hAnsi="Arial" w:cs="Arial"/>
          <w:lang w:val="sv-SE"/>
        </w:rPr>
        <w:t xml:space="preserve">Diharapkan Rencana Kerja </w:t>
      </w:r>
      <w:r w:rsidR="00FE0D97">
        <w:rPr>
          <w:rFonts w:ascii="Arial" w:hAnsi="Arial" w:cs="Arial"/>
          <w:lang w:val="sv-SE"/>
        </w:rPr>
        <w:t xml:space="preserve">rancangan </w:t>
      </w:r>
      <w:r w:rsidR="00E87939">
        <w:rPr>
          <w:rFonts w:ascii="Arial" w:hAnsi="Arial" w:cs="Arial"/>
          <w:lang w:val="sv-SE"/>
        </w:rPr>
        <w:t xml:space="preserve">akhir </w:t>
      </w:r>
      <w:r w:rsidRPr="00BC4ECE">
        <w:rPr>
          <w:rFonts w:ascii="Arial" w:hAnsi="Arial" w:cs="Arial"/>
          <w:lang w:val="sv-SE"/>
        </w:rPr>
        <w:t>ini bisa menjadi dasar dalam merencanakan perubahan dalam lingkungan yang semakin kompleks dan kompetitif secara efektif, efisien dan proaktif;  dapat mengelola keberhasilan secara sistematik; merupakan sesuatu perangkat manajerial dalam pengelolaan kepemerintahan secara efektif, efisien dan akuntabel;  pengembangan pemikiran, sikap dan tindakan yang  berorientasi pada masa depan; memberikan kemudahan m</w:t>
      </w:r>
      <w:r w:rsidR="00F225FE" w:rsidRPr="00BC4ECE">
        <w:rPr>
          <w:rFonts w:ascii="Arial" w:hAnsi="Arial" w:cs="Arial"/>
          <w:lang w:val="sv-SE"/>
        </w:rPr>
        <w:t>asyarakat dan Pemerintah Daerah,</w:t>
      </w:r>
      <w:r w:rsidRPr="00BC4ECE">
        <w:rPr>
          <w:rFonts w:ascii="Arial" w:hAnsi="Arial" w:cs="Arial"/>
          <w:lang w:val="sv-SE"/>
        </w:rPr>
        <w:t xml:space="preserve"> melakukan langkah-langkah adaptasi terhadap lingk</w:t>
      </w:r>
      <w:r w:rsidR="00F225FE" w:rsidRPr="00BC4ECE">
        <w:rPr>
          <w:rFonts w:ascii="Arial" w:hAnsi="Arial" w:cs="Arial"/>
          <w:lang w:val="sv-SE"/>
        </w:rPr>
        <w:t>ungan yang berubah secara cepat,</w:t>
      </w:r>
      <w:r w:rsidRPr="00BC4ECE">
        <w:rPr>
          <w:rFonts w:ascii="Arial" w:hAnsi="Arial" w:cs="Arial"/>
          <w:lang w:val="sv-SE"/>
        </w:rPr>
        <w:t xml:space="preserve">  meningkatkan pelayanan</w:t>
      </w:r>
      <w:r w:rsidR="00F225FE" w:rsidRPr="00BC4ECE">
        <w:rPr>
          <w:rFonts w:ascii="Arial" w:hAnsi="Arial" w:cs="Arial"/>
          <w:lang w:val="sv-SE"/>
        </w:rPr>
        <w:t xml:space="preserve"> kepada masyarakat secara prima,</w:t>
      </w:r>
      <w:r w:rsidRPr="00BC4ECE">
        <w:rPr>
          <w:rFonts w:ascii="Arial" w:hAnsi="Arial" w:cs="Arial"/>
          <w:lang w:val="sv-SE"/>
        </w:rPr>
        <w:t xml:space="preserve"> mengembangkan dan meningkatkan komunikasi di antara berbagai </w:t>
      </w:r>
      <w:r w:rsidR="007F488D">
        <w:rPr>
          <w:rFonts w:ascii="Arial" w:hAnsi="Arial" w:cs="Arial"/>
          <w:lang w:val="id-ID"/>
        </w:rPr>
        <w:t>S</w:t>
      </w:r>
      <w:r w:rsidRPr="00BC4ECE">
        <w:rPr>
          <w:rFonts w:ascii="Arial" w:hAnsi="Arial" w:cs="Arial"/>
          <w:lang w:val="sv-SE"/>
        </w:rPr>
        <w:t xml:space="preserve">takeholders Daerah. </w:t>
      </w:r>
    </w:p>
    <w:p w14:paraId="7F950C01" w14:textId="73784C3E" w:rsidR="00B07615" w:rsidRPr="00BC4ECE" w:rsidRDefault="00B07615" w:rsidP="00124621">
      <w:pPr>
        <w:spacing w:line="360" w:lineRule="auto"/>
        <w:ind w:firstLine="720"/>
        <w:jc w:val="both"/>
        <w:rPr>
          <w:rFonts w:ascii="Arial" w:hAnsi="Arial" w:cs="Arial"/>
          <w:lang w:val="sv-SE"/>
        </w:rPr>
      </w:pPr>
      <w:r w:rsidRPr="00BC4ECE">
        <w:rPr>
          <w:rFonts w:ascii="Arial" w:hAnsi="Arial" w:cs="Arial"/>
          <w:lang w:val="sv-SE"/>
        </w:rPr>
        <w:t>Rencana</w:t>
      </w:r>
      <w:r w:rsidR="00F225FE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Kerja</w:t>
      </w:r>
      <w:r w:rsidR="00F225FE" w:rsidRPr="00BC4ECE">
        <w:rPr>
          <w:rFonts w:ascii="Arial" w:hAnsi="Arial" w:cs="Arial"/>
          <w:lang w:val="sv-SE"/>
        </w:rPr>
        <w:t xml:space="preserve"> </w:t>
      </w:r>
      <w:r w:rsidR="00FE0D97">
        <w:rPr>
          <w:rFonts w:ascii="Arial" w:hAnsi="Arial" w:cs="Arial"/>
          <w:lang w:val="sv-SE"/>
        </w:rPr>
        <w:t xml:space="preserve">rancangan </w:t>
      </w:r>
      <w:r w:rsidR="00E87939">
        <w:rPr>
          <w:rFonts w:ascii="Arial" w:hAnsi="Arial" w:cs="Arial"/>
          <w:lang w:val="sv-SE"/>
        </w:rPr>
        <w:t xml:space="preserve">akhir </w:t>
      </w:r>
      <w:r w:rsidR="006B0FFD" w:rsidRPr="00BC4ECE">
        <w:rPr>
          <w:rFonts w:ascii="Arial" w:hAnsi="Arial" w:cs="Arial"/>
          <w:lang w:val="sv-SE"/>
        </w:rPr>
        <w:t xml:space="preserve">RSUD </w:t>
      </w:r>
      <w:r w:rsidR="00124621" w:rsidRPr="00BC4ECE">
        <w:rPr>
          <w:rFonts w:ascii="Arial" w:hAnsi="Arial" w:cs="Arial"/>
          <w:lang w:val="sv-SE"/>
        </w:rPr>
        <w:t xml:space="preserve">Pangeran Jaya Sumitra </w:t>
      </w:r>
      <w:r w:rsidRPr="00BC4ECE">
        <w:rPr>
          <w:rFonts w:ascii="Arial" w:hAnsi="Arial" w:cs="Arial"/>
          <w:lang w:val="sv-SE"/>
        </w:rPr>
        <w:t>merupakan</w:t>
      </w:r>
      <w:r w:rsidR="00526BF7" w:rsidRPr="00BC4ECE">
        <w:rPr>
          <w:rFonts w:ascii="Arial" w:hAnsi="Arial" w:cs="Arial"/>
          <w:lang w:val="sv-SE"/>
        </w:rPr>
        <w:t xml:space="preserve"> </w:t>
      </w:r>
      <w:r w:rsidR="008C2518" w:rsidRPr="00BC4ECE">
        <w:rPr>
          <w:rFonts w:ascii="Arial" w:hAnsi="Arial" w:cs="Arial"/>
          <w:lang w:val="sv-SE"/>
        </w:rPr>
        <w:t>d</w:t>
      </w:r>
      <w:r w:rsidRPr="00BC4ECE">
        <w:rPr>
          <w:rFonts w:ascii="Arial" w:hAnsi="Arial" w:cs="Arial"/>
          <w:lang w:val="sv-SE"/>
        </w:rPr>
        <w:t>okumen yang penting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dengan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maksud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untuk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mencapai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keharmonisa</w:t>
      </w:r>
      <w:r w:rsidR="008C2518" w:rsidRPr="00BC4ECE">
        <w:rPr>
          <w:rFonts w:ascii="Arial" w:hAnsi="Arial" w:cs="Arial"/>
          <w:lang w:val="sv-SE"/>
        </w:rPr>
        <w:t>n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perencanaan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pembangunan yang komprehensif, sinergi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dengan</w:t>
      </w:r>
      <w:r w:rsidR="00526BF7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se</w:t>
      </w:r>
      <w:r w:rsidR="006B0FFD" w:rsidRPr="00BC4ECE">
        <w:rPr>
          <w:rFonts w:ascii="Arial" w:hAnsi="Arial" w:cs="Arial"/>
          <w:lang w:val="sv-SE"/>
        </w:rPr>
        <w:t>k</w:t>
      </w:r>
      <w:r w:rsidRPr="00BC4ECE">
        <w:rPr>
          <w:rFonts w:ascii="Arial" w:hAnsi="Arial" w:cs="Arial"/>
          <w:lang w:val="sv-SE"/>
        </w:rPr>
        <w:t>tor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lainnya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dalam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mencapai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tujuan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pembangunan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yaitu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menciptakan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kesejahteraan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masyarakat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secara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adil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dan</w:t>
      </w:r>
      <w:r w:rsidR="008D2B66" w:rsidRPr="00BC4ECE">
        <w:rPr>
          <w:rFonts w:ascii="Arial" w:hAnsi="Arial" w:cs="Arial"/>
          <w:lang w:val="sv-SE"/>
        </w:rPr>
        <w:t xml:space="preserve"> </w:t>
      </w:r>
      <w:r w:rsidRPr="00BC4ECE">
        <w:rPr>
          <w:rFonts w:ascii="Arial" w:hAnsi="Arial" w:cs="Arial"/>
          <w:lang w:val="sv-SE"/>
        </w:rPr>
        <w:t>merata.</w:t>
      </w:r>
    </w:p>
    <w:p w14:paraId="13FA8E2F" w14:textId="77777777" w:rsidR="00B07615" w:rsidRPr="00BC4ECE" w:rsidRDefault="00B07615" w:rsidP="00124621">
      <w:pPr>
        <w:spacing w:line="360" w:lineRule="auto"/>
        <w:ind w:left="5310"/>
        <w:jc w:val="center"/>
        <w:rPr>
          <w:rFonts w:ascii="Arial" w:hAnsi="Arial" w:cs="Arial"/>
          <w:lang w:val="sv-SE"/>
        </w:rPr>
      </w:pPr>
    </w:p>
    <w:p w14:paraId="0E2D5275" w14:textId="77777777" w:rsidR="000D7707" w:rsidRDefault="000D7707" w:rsidP="00124621">
      <w:pPr>
        <w:spacing w:line="360" w:lineRule="auto"/>
        <w:ind w:left="5310"/>
        <w:jc w:val="center"/>
        <w:rPr>
          <w:rFonts w:ascii="Arial" w:hAnsi="Arial" w:cs="Arial"/>
          <w:lang w:val="sv-SE"/>
        </w:rPr>
      </w:pPr>
    </w:p>
    <w:p w14:paraId="129BDD3F" w14:textId="77777777" w:rsidR="00A221AC" w:rsidRDefault="00A221AC" w:rsidP="00124621">
      <w:pPr>
        <w:spacing w:line="360" w:lineRule="auto"/>
        <w:ind w:left="5310"/>
        <w:jc w:val="center"/>
        <w:rPr>
          <w:rFonts w:ascii="Arial" w:hAnsi="Arial" w:cs="Arial"/>
          <w:lang w:val="sv-SE"/>
        </w:rPr>
      </w:pPr>
    </w:p>
    <w:p w14:paraId="4B750391" w14:textId="77777777" w:rsidR="00A221AC" w:rsidRPr="00BC4ECE" w:rsidRDefault="00A221AC" w:rsidP="00124621">
      <w:pPr>
        <w:spacing w:line="360" w:lineRule="auto"/>
        <w:ind w:left="5310"/>
        <w:jc w:val="center"/>
        <w:rPr>
          <w:rFonts w:ascii="Arial" w:hAnsi="Arial" w:cs="Arial"/>
          <w:lang w:val="sv-SE"/>
        </w:rPr>
      </w:pPr>
    </w:p>
    <w:p w14:paraId="46E6625A" w14:textId="37CC1EF4" w:rsidR="00B07615" w:rsidRPr="00BC4ECE" w:rsidRDefault="006B0FFD" w:rsidP="000D7707">
      <w:pPr>
        <w:spacing w:line="360" w:lineRule="auto"/>
        <w:ind w:left="5130"/>
        <w:rPr>
          <w:rFonts w:ascii="Arial" w:hAnsi="Arial" w:cs="Arial"/>
          <w:lang w:val="sv-SE"/>
        </w:rPr>
      </w:pPr>
      <w:r w:rsidRPr="00BC4ECE">
        <w:rPr>
          <w:rFonts w:ascii="Arial" w:hAnsi="Arial" w:cs="Arial"/>
          <w:lang w:val="sv-SE"/>
        </w:rPr>
        <w:t xml:space="preserve">Direktur </w:t>
      </w:r>
    </w:p>
    <w:p w14:paraId="0F57E00E" w14:textId="77777777" w:rsidR="00B07615" w:rsidRPr="00BC4ECE" w:rsidRDefault="00B07615" w:rsidP="00124621">
      <w:pPr>
        <w:spacing w:line="360" w:lineRule="auto"/>
        <w:ind w:left="3690"/>
        <w:jc w:val="center"/>
        <w:rPr>
          <w:rFonts w:ascii="Arial" w:hAnsi="Arial" w:cs="Arial"/>
          <w:lang w:val="sv-SE"/>
        </w:rPr>
      </w:pPr>
    </w:p>
    <w:p w14:paraId="393B25E5" w14:textId="3964A4A2" w:rsidR="00687FEB" w:rsidRPr="00BC4ECE" w:rsidRDefault="00687FEB" w:rsidP="00124621">
      <w:pPr>
        <w:spacing w:line="360" w:lineRule="auto"/>
        <w:ind w:left="4320" w:firstLine="720"/>
        <w:rPr>
          <w:rFonts w:ascii="Arial" w:hAnsi="Arial" w:cs="Arial"/>
          <w:b/>
          <w:u w:val="single"/>
          <w:lang w:val="sv-SE"/>
        </w:rPr>
      </w:pPr>
    </w:p>
    <w:p w14:paraId="717C2596" w14:textId="15BAFC4B" w:rsidR="00E85794" w:rsidRPr="00BC4ECE" w:rsidRDefault="000D7707" w:rsidP="00124621">
      <w:pPr>
        <w:spacing w:line="360" w:lineRule="auto"/>
        <w:ind w:left="4320" w:firstLine="720"/>
        <w:rPr>
          <w:rFonts w:ascii="Arial" w:hAnsi="Arial" w:cs="Arial"/>
          <w:b/>
          <w:lang w:val="id-ID"/>
        </w:rPr>
      </w:pPr>
      <w:r w:rsidRPr="00BC4ECE">
        <w:rPr>
          <w:rFonts w:ascii="Arial" w:hAnsi="Arial" w:cs="Arial"/>
          <w:b/>
          <w:lang w:val="sv-SE"/>
        </w:rPr>
        <w:t xml:space="preserve">  </w:t>
      </w:r>
      <w:r w:rsidR="00E85794" w:rsidRPr="00BC4ECE">
        <w:rPr>
          <w:rFonts w:ascii="Arial" w:hAnsi="Arial" w:cs="Arial"/>
          <w:b/>
          <w:lang w:val="id-ID"/>
        </w:rPr>
        <w:t>drg</w:t>
      </w:r>
      <w:r w:rsidR="00283E80" w:rsidRPr="00BC4ECE">
        <w:rPr>
          <w:rFonts w:ascii="Arial" w:hAnsi="Arial" w:cs="Arial"/>
          <w:b/>
          <w:lang w:val="id-ID"/>
        </w:rPr>
        <w:t xml:space="preserve">. </w:t>
      </w:r>
      <w:r w:rsidR="00E85794" w:rsidRPr="00BC4ECE">
        <w:rPr>
          <w:rFonts w:ascii="Arial" w:hAnsi="Arial" w:cs="Arial"/>
          <w:b/>
          <w:lang w:val="id-ID"/>
        </w:rPr>
        <w:t>Andriyan Wijaya</w:t>
      </w:r>
      <w:r w:rsidR="00E27AB5">
        <w:rPr>
          <w:rFonts w:ascii="Arial" w:hAnsi="Arial" w:cs="Arial"/>
          <w:b/>
          <w:lang w:val="id-ID"/>
        </w:rPr>
        <w:t>,MM</w:t>
      </w:r>
    </w:p>
    <w:p w14:paraId="66CFAB53" w14:textId="529D9806" w:rsidR="00FE3499" w:rsidRPr="00BC4ECE" w:rsidRDefault="00283E80" w:rsidP="00124621">
      <w:pPr>
        <w:spacing w:line="360" w:lineRule="auto"/>
        <w:ind w:left="4320" w:firstLine="720"/>
        <w:rPr>
          <w:rStyle w:val="FontStyle110"/>
          <w:rFonts w:ascii="Arial" w:hAnsi="Arial" w:cs="Arial"/>
          <w:sz w:val="22"/>
          <w:szCs w:val="22"/>
          <w:lang w:val="sv-SE"/>
        </w:rPr>
      </w:pPr>
      <w:r w:rsidRPr="00BC4ECE">
        <w:rPr>
          <w:rFonts w:ascii="Arial" w:hAnsi="Arial" w:cs="Arial"/>
          <w:lang w:val="sv-SE"/>
        </w:rPr>
        <w:t xml:space="preserve">  NIP. 19</w:t>
      </w:r>
      <w:r w:rsidR="00E85794" w:rsidRPr="00BC4ECE">
        <w:rPr>
          <w:rFonts w:ascii="Arial" w:hAnsi="Arial" w:cs="Arial"/>
          <w:lang w:val="id-ID"/>
        </w:rPr>
        <w:t>751208 200903 1 004</w:t>
      </w:r>
    </w:p>
    <w:p w14:paraId="56254BAF" w14:textId="6FD54CB7" w:rsidR="00FE3499" w:rsidRPr="00BC4ECE" w:rsidRDefault="00FE3499" w:rsidP="00124621">
      <w:pPr>
        <w:spacing w:line="360" w:lineRule="auto"/>
        <w:ind w:left="4320" w:firstLine="720"/>
        <w:rPr>
          <w:rStyle w:val="FontStyle110"/>
          <w:rFonts w:ascii="Arial" w:hAnsi="Arial" w:cs="Arial"/>
          <w:sz w:val="22"/>
          <w:szCs w:val="22"/>
          <w:lang w:val="sv-SE"/>
        </w:rPr>
      </w:pPr>
    </w:p>
    <w:p w14:paraId="64ED0802" w14:textId="7459148F" w:rsidR="00FE3499" w:rsidRPr="00BC4ECE" w:rsidRDefault="00FE3499" w:rsidP="00124621">
      <w:pPr>
        <w:spacing w:line="360" w:lineRule="auto"/>
        <w:ind w:left="4320" w:firstLine="720"/>
        <w:rPr>
          <w:rStyle w:val="FontStyle110"/>
          <w:rFonts w:ascii="Arial" w:hAnsi="Arial" w:cs="Arial"/>
          <w:color w:val="FF0000"/>
          <w:sz w:val="22"/>
          <w:szCs w:val="22"/>
          <w:lang w:val="sv-SE"/>
        </w:rPr>
      </w:pPr>
    </w:p>
    <w:sectPr w:rsidR="00FE3499" w:rsidRPr="00BC4ECE" w:rsidSect="00DB3BFA">
      <w:headerReference w:type="default" r:id="rId8"/>
      <w:pgSz w:w="12240" w:h="20160" w:code="5"/>
      <w:pgMar w:top="1440" w:right="1440" w:bottom="2880" w:left="1440" w:header="720" w:footer="720" w:gutter="288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C2AC7" w14:textId="77777777" w:rsidR="00A40CBB" w:rsidRPr="00CE5B4D" w:rsidRDefault="00A40CBB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endnote>
  <w:endnote w:type="continuationSeparator" w:id="0">
    <w:p w14:paraId="19ED59C3" w14:textId="77777777" w:rsidR="00A40CBB" w:rsidRPr="00CE5B4D" w:rsidRDefault="00A40CBB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85C9C" w14:textId="77777777" w:rsidR="00A40CBB" w:rsidRPr="00CE5B4D" w:rsidRDefault="00A40CBB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footnote>
  <w:footnote w:type="continuationSeparator" w:id="0">
    <w:p w14:paraId="0DB445DD" w14:textId="77777777" w:rsidR="00A40CBB" w:rsidRPr="00CE5B4D" w:rsidRDefault="00A40CBB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2BF22" w14:textId="77777777" w:rsidR="00924676" w:rsidRDefault="00924676">
    <w:pPr>
      <w:pStyle w:val="Header"/>
      <w:jc w:val="center"/>
      <w:rPr>
        <w:rFonts w:ascii="Century Gothic" w:hAnsi="Century Gothic"/>
        <w:b/>
        <w:sz w:val="26"/>
      </w:rPr>
    </w:pPr>
  </w:p>
  <w:p w14:paraId="579B3053" w14:textId="77777777" w:rsidR="00924676" w:rsidRDefault="00924676">
    <w:pPr>
      <w:pStyle w:val="Header"/>
      <w:jc w:val="center"/>
      <w:rPr>
        <w:rFonts w:ascii="Century Gothic" w:hAnsi="Century Gothic"/>
        <w:b/>
        <w:sz w:val="26"/>
      </w:rPr>
    </w:pPr>
  </w:p>
  <w:p w14:paraId="7799CA19" w14:textId="77777777" w:rsidR="00677892" w:rsidRPr="00BF242B" w:rsidRDefault="00677892" w:rsidP="0092467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E51F1"/>
    <w:multiLevelType w:val="hybridMultilevel"/>
    <w:tmpl w:val="E5FECD1E"/>
    <w:lvl w:ilvl="0" w:tplc="27008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43CA8"/>
    <w:multiLevelType w:val="hybridMultilevel"/>
    <w:tmpl w:val="A126E0DC"/>
    <w:lvl w:ilvl="0" w:tplc="357071A0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BC1C35"/>
    <w:multiLevelType w:val="hybridMultilevel"/>
    <w:tmpl w:val="6ABC39CE"/>
    <w:lvl w:ilvl="0" w:tplc="A3683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16332"/>
    <w:multiLevelType w:val="hybridMultilevel"/>
    <w:tmpl w:val="B87AD37C"/>
    <w:lvl w:ilvl="0" w:tplc="46CEE1EC">
      <w:start w:val="5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07F0A55"/>
    <w:multiLevelType w:val="hybridMultilevel"/>
    <w:tmpl w:val="B5FABEC2"/>
    <w:lvl w:ilvl="0" w:tplc="C4B26464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4FE7"/>
    <w:multiLevelType w:val="multilevel"/>
    <w:tmpl w:val="B896E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BA25AB"/>
    <w:multiLevelType w:val="hybridMultilevel"/>
    <w:tmpl w:val="3DF8C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E1F01"/>
    <w:multiLevelType w:val="hybridMultilevel"/>
    <w:tmpl w:val="296A509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C5152"/>
    <w:multiLevelType w:val="hybridMultilevel"/>
    <w:tmpl w:val="7AFC7D98"/>
    <w:lvl w:ilvl="0" w:tplc="D3C019D6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15A4266"/>
    <w:multiLevelType w:val="hybridMultilevel"/>
    <w:tmpl w:val="F1D86D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A08C7"/>
    <w:multiLevelType w:val="hybridMultilevel"/>
    <w:tmpl w:val="E00A9B16"/>
    <w:lvl w:ilvl="0" w:tplc="25069FBE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1910C0"/>
    <w:multiLevelType w:val="hybridMultilevel"/>
    <w:tmpl w:val="8864D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138AD"/>
    <w:multiLevelType w:val="hybridMultilevel"/>
    <w:tmpl w:val="6CD23EBA"/>
    <w:lvl w:ilvl="0" w:tplc="04090005">
      <w:start w:val="1"/>
      <w:numFmt w:val="decimal"/>
      <w:pStyle w:val="Tabe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D6842FA8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833842"/>
    <w:multiLevelType w:val="hybridMultilevel"/>
    <w:tmpl w:val="D10A21E6"/>
    <w:lvl w:ilvl="0" w:tplc="C028757E">
      <w:start w:val="6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E312A27"/>
    <w:multiLevelType w:val="hybridMultilevel"/>
    <w:tmpl w:val="5A4EDE30"/>
    <w:lvl w:ilvl="0" w:tplc="6CD81BA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F0F7596"/>
    <w:multiLevelType w:val="multilevel"/>
    <w:tmpl w:val="8982C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6" w15:restartNumberingAfterBreak="0">
    <w:nsid w:val="3F7F3A95"/>
    <w:multiLevelType w:val="multilevel"/>
    <w:tmpl w:val="C952E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7" w15:restartNumberingAfterBreak="0">
    <w:nsid w:val="43734776"/>
    <w:multiLevelType w:val="hybridMultilevel"/>
    <w:tmpl w:val="8638A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35555"/>
    <w:multiLevelType w:val="hybridMultilevel"/>
    <w:tmpl w:val="E1A6437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C83C1A"/>
    <w:multiLevelType w:val="hybridMultilevel"/>
    <w:tmpl w:val="A5A057A4"/>
    <w:lvl w:ilvl="0" w:tplc="F67CB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47735269"/>
    <w:multiLevelType w:val="hybridMultilevel"/>
    <w:tmpl w:val="FCDE6AFE"/>
    <w:lvl w:ilvl="0" w:tplc="B7583296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5C1E43A0"/>
    <w:multiLevelType w:val="hybridMultilevel"/>
    <w:tmpl w:val="F782CB6A"/>
    <w:lvl w:ilvl="0" w:tplc="4A7CC76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FCC6FAD"/>
    <w:multiLevelType w:val="hybridMultilevel"/>
    <w:tmpl w:val="8264B9C0"/>
    <w:lvl w:ilvl="0" w:tplc="91A28ABC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hint="default"/>
      </w:rPr>
    </w:lvl>
    <w:lvl w:ilvl="1" w:tplc="C20256D2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hint="default"/>
      </w:rPr>
    </w:lvl>
    <w:lvl w:ilvl="2" w:tplc="59FC7C76">
      <w:start w:val="1"/>
      <w:numFmt w:val="bullet"/>
      <w:lvlText w:val=""/>
      <w:lvlJc w:val="left"/>
      <w:pPr>
        <w:tabs>
          <w:tab w:val="num" w:pos="2398"/>
        </w:tabs>
        <w:ind w:left="2398" w:hanging="360"/>
      </w:pPr>
      <w:rPr>
        <w:rFonts w:ascii="Symbol" w:hAnsi="Symbol" w:hint="default"/>
        <w:sz w:val="16"/>
        <w:szCs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23" w15:restartNumberingAfterBreak="0">
    <w:nsid w:val="66EA6EA8"/>
    <w:multiLevelType w:val="hybridMultilevel"/>
    <w:tmpl w:val="692E8618"/>
    <w:lvl w:ilvl="0" w:tplc="64B27B6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69C32794"/>
    <w:multiLevelType w:val="multilevel"/>
    <w:tmpl w:val="B7D4D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A4824AF"/>
    <w:multiLevelType w:val="hybridMultilevel"/>
    <w:tmpl w:val="2E4A5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04568"/>
    <w:multiLevelType w:val="hybridMultilevel"/>
    <w:tmpl w:val="DC3A1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5B100F"/>
    <w:multiLevelType w:val="hybridMultilevel"/>
    <w:tmpl w:val="9282FA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D75662B"/>
    <w:multiLevelType w:val="hybridMultilevel"/>
    <w:tmpl w:val="AA6A4B1E"/>
    <w:lvl w:ilvl="0" w:tplc="D0C0D87C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71C721E3"/>
    <w:multiLevelType w:val="hybridMultilevel"/>
    <w:tmpl w:val="5782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094C5D"/>
    <w:multiLevelType w:val="singleLevel"/>
    <w:tmpl w:val="505EA94C"/>
    <w:lvl w:ilvl="0">
      <w:start w:val="1"/>
      <w:numFmt w:val="decimal"/>
      <w:lvlText w:val="%1."/>
      <w:legacy w:legacy="1" w:legacySpace="0" w:legacyIndent="446"/>
      <w:lvlJc w:val="left"/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769E6B58"/>
    <w:multiLevelType w:val="multilevel"/>
    <w:tmpl w:val="A328A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78F35DE3"/>
    <w:multiLevelType w:val="hybridMultilevel"/>
    <w:tmpl w:val="AA3A245A"/>
    <w:lvl w:ilvl="0" w:tplc="5CBE3D14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7978356E"/>
    <w:multiLevelType w:val="multilevel"/>
    <w:tmpl w:val="D766F0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B1F2F45"/>
    <w:multiLevelType w:val="hybridMultilevel"/>
    <w:tmpl w:val="2968C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527501">
    <w:abstractNumId w:val="12"/>
  </w:num>
  <w:num w:numId="2" w16cid:durableId="1400860704">
    <w:abstractNumId w:val="16"/>
  </w:num>
  <w:num w:numId="3" w16cid:durableId="145972654">
    <w:abstractNumId w:val="24"/>
  </w:num>
  <w:num w:numId="4" w16cid:durableId="222257685">
    <w:abstractNumId w:val="2"/>
  </w:num>
  <w:num w:numId="5" w16cid:durableId="1932808491">
    <w:abstractNumId w:val="5"/>
  </w:num>
  <w:num w:numId="6" w16cid:durableId="1458596429">
    <w:abstractNumId w:val="15"/>
  </w:num>
  <w:num w:numId="7" w16cid:durableId="535850949">
    <w:abstractNumId w:val="11"/>
  </w:num>
  <w:num w:numId="8" w16cid:durableId="1882012075">
    <w:abstractNumId w:val="4"/>
  </w:num>
  <w:num w:numId="9" w16cid:durableId="1708487235">
    <w:abstractNumId w:val="8"/>
  </w:num>
  <w:num w:numId="10" w16cid:durableId="402066213">
    <w:abstractNumId w:val="23"/>
  </w:num>
  <w:num w:numId="11" w16cid:durableId="562956773">
    <w:abstractNumId w:val="28"/>
  </w:num>
  <w:num w:numId="12" w16cid:durableId="1235386144">
    <w:abstractNumId w:val="9"/>
  </w:num>
  <w:num w:numId="13" w16cid:durableId="873276919">
    <w:abstractNumId w:val="1"/>
  </w:num>
  <w:num w:numId="14" w16cid:durableId="426313953">
    <w:abstractNumId w:val="3"/>
  </w:num>
  <w:num w:numId="15" w16cid:durableId="939334970">
    <w:abstractNumId w:val="13"/>
  </w:num>
  <w:num w:numId="16" w16cid:durableId="1679891823">
    <w:abstractNumId w:val="7"/>
  </w:num>
  <w:num w:numId="17" w16cid:durableId="2028211953">
    <w:abstractNumId w:val="19"/>
  </w:num>
  <w:num w:numId="18" w16cid:durableId="1039361454">
    <w:abstractNumId w:val="6"/>
  </w:num>
  <w:num w:numId="19" w16cid:durableId="361907128">
    <w:abstractNumId w:val="14"/>
  </w:num>
  <w:num w:numId="20" w16cid:durableId="415977653">
    <w:abstractNumId w:val="20"/>
  </w:num>
  <w:num w:numId="21" w16cid:durableId="281422083">
    <w:abstractNumId w:val="32"/>
  </w:num>
  <w:num w:numId="22" w16cid:durableId="810253145">
    <w:abstractNumId w:val="33"/>
  </w:num>
  <w:num w:numId="23" w16cid:durableId="583296405">
    <w:abstractNumId w:val="0"/>
  </w:num>
  <w:num w:numId="24" w16cid:durableId="620381222">
    <w:abstractNumId w:val="10"/>
  </w:num>
  <w:num w:numId="25" w16cid:durableId="1488935842">
    <w:abstractNumId w:val="29"/>
  </w:num>
  <w:num w:numId="26" w16cid:durableId="147594962">
    <w:abstractNumId w:val="18"/>
  </w:num>
  <w:num w:numId="27" w16cid:durableId="1190993880">
    <w:abstractNumId w:val="26"/>
  </w:num>
  <w:num w:numId="28" w16cid:durableId="113328633">
    <w:abstractNumId w:val="30"/>
  </w:num>
  <w:num w:numId="29" w16cid:durableId="1529757768">
    <w:abstractNumId w:val="31"/>
  </w:num>
  <w:num w:numId="30" w16cid:durableId="1589465733">
    <w:abstractNumId w:val="22"/>
  </w:num>
  <w:num w:numId="31" w16cid:durableId="49351579">
    <w:abstractNumId w:val="17"/>
  </w:num>
  <w:num w:numId="32" w16cid:durableId="612903405">
    <w:abstractNumId w:val="34"/>
  </w:num>
  <w:num w:numId="33" w16cid:durableId="1500584248">
    <w:abstractNumId w:val="25"/>
  </w:num>
  <w:num w:numId="34" w16cid:durableId="1961914382">
    <w:abstractNumId w:val="21"/>
  </w:num>
  <w:num w:numId="35" w16cid:durableId="808592460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BDB"/>
    <w:rsid w:val="00000F94"/>
    <w:rsid w:val="00003DD7"/>
    <w:rsid w:val="000054C7"/>
    <w:rsid w:val="0000609C"/>
    <w:rsid w:val="00012772"/>
    <w:rsid w:val="00014A4B"/>
    <w:rsid w:val="000163A8"/>
    <w:rsid w:val="0002356F"/>
    <w:rsid w:val="00027114"/>
    <w:rsid w:val="00035232"/>
    <w:rsid w:val="000356AB"/>
    <w:rsid w:val="000359C2"/>
    <w:rsid w:val="00037E57"/>
    <w:rsid w:val="000450B6"/>
    <w:rsid w:val="0005443B"/>
    <w:rsid w:val="00060811"/>
    <w:rsid w:val="00060D2D"/>
    <w:rsid w:val="0006262A"/>
    <w:rsid w:val="000707F9"/>
    <w:rsid w:val="00071930"/>
    <w:rsid w:val="000746F5"/>
    <w:rsid w:val="00074BAD"/>
    <w:rsid w:val="00080E78"/>
    <w:rsid w:val="000831FB"/>
    <w:rsid w:val="00083387"/>
    <w:rsid w:val="000942EF"/>
    <w:rsid w:val="000977F9"/>
    <w:rsid w:val="00097BDF"/>
    <w:rsid w:val="000A2A34"/>
    <w:rsid w:val="000A2E05"/>
    <w:rsid w:val="000A5B89"/>
    <w:rsid w:val="000A6B4B"/>
    <w:rsid w:val="000B05F3"/>
    <w:rsid w:val="000B197E"/>
    <w:rsid w:val="000B31EC"/>
    <w:rsid w:val="000C0C18"/>
    <w:rsid w:val="000D2821"/>
    <w:rsid w:val="000D65DA"/>
    <w:rsid w:val="000D71EC"/>
    <w:rsid w:val="000D7707"/>
    <w:rsid w:val="000E0735"/>
    <w:rsid w:val="000F0A03"/>
    <w:rsid w:val="000F0C40"/>
    <w:rsid w:val="000F104A"/>
    <w:rsid w:val="000F55D2"/>
    <w:rsid w:val="000F578D"/>
    <w:rsid w:val="00101E90"/>
    <w:rsid w:val="00104DDC"/>
    <w:rsid w:val="001057D1"/>
    <w:rsid w:val="00105A7F"/>
    <w:rsid w:val="001110D6"/>
    <w:rsid w:val="00113E6C"/>
    <w:rsid w:val="00115165"/>
    <w:rsid w:val="00115623"/>
    <w:rsid w:val="00117286"/>
    <w:rsid w:val="00117BEA"/>
    <w:rsid w:val="00124621"/>
    <w:rsid w:val="00126BFD"/>
    <w:rsid w:val="001306B4"/>
    <w:rsid w:val="00131820"/>
    <w:rsid w:val="00133171"/>
    <w:rsid w:val="00133EC1"/>
    <w:rsid w:val="00136449"/>
    <w:rsid w:val="00136BE1"/>
    <w:rsid w:val="0014054D"/>
    <w:rsid w:val="00142F8D"/>
    <w:rsid w:val="001467C1"/>
    <w:rsid w:val="00151251"/>
    <w:rsid w:val="00151A89"/>
    <w:rsid w:val="00153216"/>
    <w:rsid w:val="00153727"/>
    <w:rsid w:val="00157E7B"/>
    <w:rsid w:val="001611B3"/>
    <w:rsid w:val="00162DA9"/>
    <w:rsid w:val="001731A3"/>
    <w:rsid w:val="001738F0"/>
    <w:rsid w:val="001753DC"/>
    <w:rsid w:val="0018446C"/>
    <w:rsid w:val="0018475F"/>
    <w:rsid w:val="00186836"/>
    <w:rsid w:val="00195C98"/>
    <w:rsid w:val="00195E64"/>
    <w:rsid w:val="001A0A68"/>
    <w:rsid w:val="001A0F7C"/>
    <w:rsid w:val="001A377B"/>
    <w:rsid w:val="001A4AAA"/>
    <w:rsid w:val="001A7710"/>
    <w:rsid w:val="001A7C9C"/>
    <w:rsid w:val="001B0A1C"/>
    <w:rsid w:val="001B2DDB"/>
    <w:rsid w:val="001B45D1"/>
    <w:rsid w:val="001B6306"/>
    <w:rsid w:val="001C0869"/>
    <w:rsid w:val="001C0B69"/>
    <w:rsid w:val="001C2766"/>
    <w:rsid w:val="001C39C2"/>
    <w:rsid w:val="001C6B74"/>
    <w:rsid w:val="001D038B"/>
    <w:rsid w:val="001D1900"/>
    <w:rsid w:val="001D26DA"/>
    <w:rsid w:val="001D5CAA"/>
    <w:rsid w:val="001D5D10"/>
    <w:rsid w:val="001D6E1F"/>
    <w:rsid w:val="001E05D2"/>
    <w:rsid w:val="001E1357"/>
    <w:rsid w:val="001E19FB"/>
    <w:rsid w:val="001E3C06"/>
    <w:rsid w:val="001E3F77"/>
    <w:rsid w:val="001E583E"/>
    <w:rsid w:val="001E5FAC"/>
    <w:rsid w:val="001E64D0"/>
    <w:rsid w:val="001F0E4D"/>
    <w:rsid w:val="001F3630"/>
    <w:rsid w:val="001F3FD8"/>
    <w:rsid w:val="001F5E20"/>
    <w:rsid w:val="001F5E90"/>
    <w:rsid w:val="00207A31"/>
    <w:rsid w:val="00225015"/>
    <w:rsid w:val="0022799B"/>
    <w:rsid w:val="0023033C"/>
    <w:rsid w:val="0023158E"/>
    <w:rsid w:val="00235CB9"/>
    <w:rsid w:val="002413A7"/>
    <w:rsid w:val="00244602"/>
    <w:rsid w:val="00247087"/>
    <w:rsid w:val="00252867"/>
    <w:rsid w:val="002539FB"/>
    <w:rsid w:val="00260A85"/>
    <w:rsid w:val="0027182C"/>
    <w:rsid w:val="00275101"/>
    <w:rsid w:val="00277EAC"/>
    <w:rsid w:val="002805E6"/>
    <w:rsid w:val="002809F3"/>
    <w:rsid w:val="00280DE9"/>
    <w:rsid w:val="00280FCC"/>
    <w:rsid w:val="00283E80"/>
    <w:rsid w:val="002848F7"/>
    <w:rsid w:val="00286069"/>
    <w:rsid w:val="002872E0"/>
    <w:rsid w:val="00290710"/>
    <w:rsid w:val="002A0D0B"/>
    <w:rsid w:val="002A19CE"/>
    <w:rsid w:val="002A3B5A"/>
    <w:rsid w:val="002A528E"/>
    <w:rsid w:val="002A6E4D"/>
    <w:rsid w:val="002A78B1"/>
    <w:rsid w:val="002B1170"/>
    <w:rsid w:val="002B784A"/>
    <w:rsid w:val="002C0073"/>
    <w:rsid w:val="002C1F12"/>
    <w:rsid w:val="002C3098"/>
    <w:rsid w:val="002C5479"/>
    <w:rsid w:val="002C656D"/>
    <w:rsid w:val="002D3B76"/>
    <w:rsid w:val="002D6C1E"/>
    <w:rsid w:val="002E0B19"/>
    <w:rsid w:val="002E1183"/>
    <w:rsid w:val="002E7604"/>
    <w:rsid w:val="002F468E"/>
    <w:rsid w:val="0030231B"/>
    <w:rsid w:val="00302D8F"/>
    <w:rsid w:val="0030404F"/>
    <w:rsid w:val="003040CA"/>
    <w:rsid w:val="00304287"/>
    <w:rsid w:val="00304B96"/>
    <w:rsid w:val="00305E92"/>
    <w:rsid w:val="00305FA8"/>
    <w:rsid w:val="0030726B"/>
    <w:rsid w:val="0031049F"/>
    <w:rsid w:val="003151B3"/>
    <w:rsid w:val="00320C9F"/>
    <w:rsid w:val="00330272"/>
    <w:rsid w:val="003329AA"/>
    <w:rsid w:val="00333419"/>
    <w:rsid w:val="003354EF"/>
    <w:rsid w:val="00335848"/>
    <w:rsid w:val="00336501"/>
    <w:rsid w:val="003440F9"/>
    <w:rsid w:val="00344F45"/>
    <w:rsid w:val="00345E87"/>
    <w:rsid w:val="003468D9"/>
    <w:rsid w:val="00351957"/>
    <w:rsid w:val="0035291E"/>
    <w:rsid w:val="00352F53"/>
    <w:rsid w:val="0035619B"/>
    <w:rsid w:val="00360464"/>
    <w:rsid w:val="003632D1"/>
    <w:rsid w:val="00367BD5"/>
    <w:rsid w:val="00370B89"/>
    <w:rsid w:val="0037225B"/>
    <w:rsid w:val="003750CF"/>
    <w:rsid w:val="0037739C"/>
    <w:rsid w:val="003800C8"/>
    <w:rsid w:val="003854C0"/>
    <w:rsid w:val="00387BA0"/>
    <w:rsid w:val="00390B38"/>
    <w:rsid w:val="003970B8"/>
    <w:rsid w:val="003A36DA"/>
    <w:rsid w:val="003A66AB"/>
    <w:rsid w:val="003A7283"/>
    <w:rsid w:val="003B00A9"/>
    <w:rsid w:val="003B03B9"/>
    <w:rsid w:val="003B4B38"/>
    <w:rsid w:val="003B5CFB"/>
    <w:rsid w:val="003B6A8E"/>
    <w:rsid w:val="003C107F"/>
    <w:rsid w:val="003C10FB"/>
    <w:rsid w:val="003C31D3"/>
    <w:rsid w:val="003C384F"/>
    <w:rsid w:val="003C43F0"/>
    <w:rsid w:val="003C4F54"/>
    <w:rsid w:val="003C7032"/>
    <w:rsid w:val="003D363C"/>
    <w:rsid w:val="003D52E8"/>
    <w:rsid w:val="003D633F"/>
    <w:rsid w:val="003D6710"/>
    <w:rsid w:val="003D6C66"/>
    <w:rsid w:val="003D788B"/>
    <w:rsid w:val="003F2C44"/>
    <w:rsid w:val="003F3133"/>
    <w:rsid w:val="003F4CB1"/>
    <w:rsid w:val="004006CB"/>
    <w:rsid w:val="0040185E"/>
    <w:rsid w:val="00401B38"/>
    <w:rsid w:val="00406BA1"/>
    <w:rsid w:val="00407B69"/>
    <w:rsid w:val="00407D0A"/>
    <w:rsid w:val="004148DC"/>
    <w:rsid w:val="004152CA"/>
    <w:rsid w:val="00416ABF"/>
    <w:rsid w:val="004202C6"/>
    <w:rsid w:val="00420ACF"/>
    <w:rsid w:val="00420C27"/>
    <w:rsid w:val="00424AF8"/>
    <w:rsid w:val="00425438"/>
    <w:rsid w:val="0042587E"/>
    <w:rsid w:val="004279E5"/>
    <w:rsid w:val="00427E95"/>
    <w:rsid w:val="00431165"/>
    <w:rsid w:val="00433A1B"/>
    <w:rsid w:val="004350A6"/>
    <w:rsid w:val="00435A2A"/>
    <w:rsid w:val="00441AD4"/>
    <w:rsid w:val="00442E84"/>
    <w:rsid w:val="004464F0"/>
    <w:rsid w:val="00446B52"/>
    <w:rsid w:val="00447628"/>
    <w:rsid w:val="00453C23"/>
    <w:rsid w:val="004549AD"/>
    <w:rsid w:val="00455AFE"/>
    <w:rsid w:val="004562B5"/>
    <w:rsid w:val="00456B7E"/>
    <w:rsid w:val="00461016"/>
    <w:rsid w:val="004610F4"/>
    <w:rsid w:val="004623F4"/>
    <w:rsid w:val="00465B2C"/>
    <w:rsid w:val="004710FD"/>
    <w:rsid w:val="00474E6E"/>
    <w:rsid w:val="00476412"/>
    <w:rsid w:val="00476B85"/>
    <w:rsid w:val="00477E0B"/>
    <w:rsid w:val="004803D3"/>
    <w:rsid w:val="004820EF"/>
    <w:rsid w:val="00484F22"/>
    <w:rsid w:val="004938B1"/>
    <w:rsid w:val="00494A25"/>
    <w:rsid w:val="00495287"/>
    <w:rsid w:val="004B37F0"/>
    <w:rsid w:val="004C1E5C"/>
    <w:rsid w:val="004C6697"/>
    <w:rsid w:val="004C7019"/>
    <w:rsid w:val="004C7535"/>
    <w:rsid w:val="004C7BB0"/>
    <w:rsid w:val="004D065F"/>
    <w:rsid w:val="004D2BC1"/>
    <w:rsid w:val="004D518A"/>
    <w:rsid w:val="004E053E"/>
    <w:rsid w:val="004E135E"/>
    <w:rsid w:val="004E342B"/>
    <w:rsid w:val="004E59B5"/>
    <w:rsid w:val="004F7153"/>
    <w:rsid w:val="00500AB1"/>
    <w:rsid w:val="0050166C"/>
    <w:rsid w:val="00501D9E"/>
    <w:rsid w:val="00505C0E"/>
    <w:rsid w:val="00520937"/>
    <w:rsid w:val="00524D65"/>
    <w:rsid w:val="00525A28"/>
    <w:rsid w:val="00525D6B"/>
    <w:rsid w:val="00526BF7"/>
    <w:rsid w:val="00530A93"/>
    <w:rsid w:val="00531CDD"/>
    <w:rsid w:val="00536A66"/>
    <w:rsid w:val="00540EC8"/>
    <w:rsid w:val="005433AE"/>
    <w:rsid w:val="0054467A"/>
    <w:rsid w:val="00545245"/>
    <w:rsid w:val="00547155"/>
    <w:rsid w:val="00551ADB"/>
    <w:rsid w:val="00552450"/>
    <w:rsid w:val="005576D2"/>
    <w:rsid w:val="00560C8C"/>
    <w:rsid w:val="00562181"/>
    <w:rsid w:val="0056267A"/>
    <w:rsid w:val="0056318E"/>
    <w:rsid w:val="00566D60"/>
    <w:rsid w:val="00570552"/>
    <w:rsid w:val="0057349F"/>
    <w:rsid w:val="00573893"/>
    <w:rsid w:val="00576AC2"/>
    <w:rsid w:val="00580E86"/>
    <w:rsid w:val="00584F19"/>
    <w:rsid w:val="00586DDD"/>
    <w:rsid w:val="00587DA5"/>
    <w:rsid w:val="00593EC9"/>
    <w:rsid w:val="00594217"/>
    <w:rsid w:val="00595208"/>
    <w:rsid w:val="005A303D"/>
    <w:rsid w:val="005A3465"/>
    <w:rsid w:val="005A346D"/>
    <w:rsid w:val="005A73EC"/>
    <w:rsid w:val="005B0CCB"/>
    <w:rsid w:val="005B4C20"/>
    <w:rsid w:val="005B59F6"/>
    <w:rsid w:val="005C4DF3"/>
    <w:rsid w:val="005C72C7"/>
    <w:rsid w:val="005C7558"/>
    <w:rsid w:val="005D0DF4"/>
    <w:rsid w:val="005D416D"/>
    <w:rsid w:val="005D4A2E"/>
    <w:rsid w:val="005D6271"/>
    <w:rsid w:val="005E1A51"/>
    <w:rsid w:val="005E7CC3"/>
    <w:rsid w:val="005F0288"/>
    <w:rsid w:val="005F06C2"/>
    <w:rsid w:val="005F47F9"/>
    <w:rsid w:val="00604753"/>
    <w:rsid w:val="00606AEB"/>
    <w:rsid w:val="006071FF"/>
    <w:rsid w:val="006102B3"/>
    <w:rsid w:val="00612A02"/>
    <w:rsid w:val="006159D5"/>
    <w:rsid w:val="00615BCE"/>
    <w:rsid w:val="00615D31"/>
    <w:rsid w:val="0062037A"/>
    <w:rsid w:val="00620DB1"/>
    <w:rsid w:val="00620DE7"/>
    <w:rsid w:val="006278F2"/>
    <w:rsid w:val="0063571C"/>
    <w:rsid w:val="00637592"/>
    <w:rsid w:val="00640352"/>
    <w:rsid w:val="0064368A"/>
    <w:rsid w:val="00645B28"/>
    <w:rsid w:val="006471FD"/>
    <w:rsid w:val="0065235A"/>
    <w:rsid w:val="0065245D"/>
    <w:rsid w:val="00652A54"/>
    <w:rsid w:val="00652CAA"/>
    <w:rsid w:val="00653810"/>
    <w:rsid w:val="006545A1"/>
    <w:rsid w:val="0065556D"/>
    <w:rsid w:val="0065592E"/>
    <w:rsid w:val="00656C07"/>
    <w:rsid w:val="006575DD"/>
    <w:rsid w:val="00660359"/>
    <w:rsid w:val="006609F6"/>
    <w:rsid w:val="00663C26"/>
    <w:rsid w:val="0066794A"/>
    <w:rsid w:val="00667FAF"/>
    <w:rsid w:val="00671766"/>
    <w:rsid w:val="006731CA"/>
    <w:rsid w:val="00673C0B"/>
    <w:rsid w:val="0067414C"/>
    <w:rsid w:val="00676B0A"/>
    <w:rsid w:val="00677892"/>
    <w:rsid w:val="006805AE"/>
    <w:rsid w:val="0068107F"/>
    <w:rsid w:val="006812B6"/>
    <w:rsid w:val="0068243A"/>
    <w:rsid w:val="00686501"/>
    <w:rsid w:val="00687FEB"/>
    <w:rsid w:val="00690684"/>
    <w:rsid w:val="00690F92"/>
    <w:rsid w:val="00691F94"/>
    <w:rsid w:val="00692597"/>
    <w:rsid w:val="006935F2"/>
    <w:rsid w:val="00696905"/>
    <w:rsid w:val="00697373"/>
    <w:rsid w:val="00697F5C"/>
    <w:rsid w:val="006A7A6A"/>
    <w:rsid w:val="006B0580"/>
    <w:rsid w:val="006B0FFD"/>
    <w:rsid w:val="006B2462"/>
    <w:rsid w:val="006B5644"/>
    <w:rsid w:val="006B6AEB"/>
    <w:rsid w:val="006C09A1"/>
    <w:rsid w:val="006C143A"/>
    <w:rsid w:val="006D0E3F"/>
    <w:rsid w:val="006D140E"/>
    <w:rsid w:val="006D15E3"/>
    <w:rsid w:val="006D2BF2"/>
    <w:rsid w:val="006D4BBB"/>
    <w:rsid w:val="006E3B72"/>
    <w:rsid w:val="006E4DFB"/>
    <w:rsid w:val="006E556A"/>
    <w:rsid w:val="006E5FB7"/>
    <w:rsid w:val="006F1490"/>
    <w:rsid w:val="0070088B"/>
    <w:rsid w:val="0070459D"/>
    <w:rsid w:val="00704711"/>
    <w:rsid w:val="007056E2"/>
    <w:rsid w:val="00706477"/>
    <w:rsid w:val="00707295"/>
    <w:rsid w:val="00713C42"/>
    <w:rsid w:val="00714712"/>
    <w:rsid w:val="00715922"/>
    <w:rsid w:val="00717EFB"/>
    <w:rsid w:val="0072022D"/>
    <w:rsid w:val="00726006"/>
    <w:rsid w:val="00726289"/>
    <w:rsid w:val="007278AA"/>
    <w:rsid w:val="00730F8E"/>
    <w:rsid w:val="00734A88"/>
    <w:rsid w:val="0073590A"/>
    <w:rsid w:val="007376CC"/>
    <w:rsid w:val="00740B09"/>
    <w:rsid w:val="00741168"/>
    <w:rsid w:val="00745FD7"/>
    <w:rsid w:val="00746E18"/>
    <w:rsid w:val="00755124"/>
    <w:rsid w:val="0075514F"/>
    <w:rsid w:val="00757479"/>
    <w:rsid w:val="00764A50"/>
    <w:rsid w:val="00764BAD"/>
    <w:rsid w:val="00764BB1"/>
    <w:rsid w:val="0076668F"/>
    <w:rsid w:val="007700B3"/>
    <w:rsid w:val="0077269D"/>
    <w:rsid w:val="00773C4C"/>
    <w:rsid w:val="00774B9A"/>
    <w:rsid w:val="00775F7A"/>
    <w:rsid w:val="00776154"/>
    <w:rsid w:val="007772B5"/>
    <w:rsid w:val="00777F07"/>
    <w:rsid w:val="00785BA7"/>
    <w:rsid w:val="00794B80"/>
    <w:rsid w:val="007964B7"/>
    <w:rsid w:val="007A6B7E"/>
    <w:rsid w:val="007A721C"/>
    <w:rsid w:val="007A7C4B"/>
    <w:rsid w:val="007B2B2E"/>
    <w:rsid w:val="007C6478"/>
    <w:rsid w:val="007C682F"/>
    <w:rsid w:val="007D09D1"/>
    <w:rsid w:val="007D3A96"/>
    <w:rsid w:val="007D435E"/>
    <w:rsid w:val="007D5238"/>
    <w:rsid w:val="007D5FE2"/>
    <w:rsid w:val="007D7527"/>
    <w:rsid w:val="007D7C3A"/>
    <w:rsid w:val="007E07BC"/>
    <w:rsid w:val="007E158C"/>
    <w:rsid w:val="007E22D4"/>
    <w:rsid w:val="007E54ED"/>
    <w:rsid w:val="007E6397"/>
    <w:rsid w:val="007E7344"/>
    <w:rsid w:val="007F29B7"/>
    <w:rsid w:val="007F488D"/>
    <w:rsid w:val="007F630C"/>
    <w:rsid w:val="00804529"/>
    <w:rsid w:val="00805044"/>
    <w:rsid w:val="008050ED"/>
    <w:rsid w:val="008112B6"/>
    <w:rsid w:val="008161D8"/>
    <w:rsid w:val="00817115"/>
    <w:rsid w:val="008171D9"/>
    <w:rsid w:val="00825FE2"/>
    <w:rsid w:val="00826C12"/>
    <w:rsid w:val="00832026"/>
    <w:rsid w:val="008325C4"/>
    <w:rsid w:val="00833F3B"/>
    <w:rsid w:val="00837FE6"/>
    <w:rsid w:val="00845FB4"/>
    <w:rsid w:val="00846530"/>
    <w:rsid w:val="00852121"/>
    <w:rsid w:val="00857C4A"/>
    <w:rsid w:val="008629CC"/>
    <w:rsid w:val="00864B95"/>
    <w:rsid w:val="0086674B"/>
    <w:rsid w:val="00867D0D"/>
    <w:rsid w:val="00872083"/>
    <w:rsid w:val="00875CC8"/>
    <w:rsid w:val="00880364"/>
    <w:rsid w:val="008874D7"/>
    <w:rsid w:val="00891FA0"/>
    <w:rsid w:val="008921BA"/>
    <w:rsid w:val="00895C67"/>
    <w:rsid w:val="00895EAB"/>
    <w:rsid w:val="008A102D"/>
    <w:rsid w:val="008B00A1"/>
    <w:rsid w:val="008B0E46"/>
    <w:rsid w:val="008B45AD"/>
    <w:rsid w:val="008B46FF"/>
    <w:rsid w:val="008B7C2B"/>
    <w:rsid w:val="008C1434"/>
    <w:rsid w:val="008C2518"/>
    <w:rsid w:val="008C3DDF"/>
    <w:rsid w:val="008C6C2C"/>
    <w:rsid w:val="008D0DD0"/>
    <w:rsid w:val="008D24E9"/>
    <w:rsid w:val="008D2B66"/>
    <w:rsid w:val="008D320D"/>
    <w:rsid w:val="008D7199"/>
    <w:rsid w:val="008E3AFA"/>
    <w:rsid w:val="008E4FB2"/>
    <w:rsid w:val="008E514C"/>
    <w:rsid w:val="008E7339"/>
    <w:rsid w:val="008F036C"/>
    <w:rsid w:val="008F345C"/>
    <w:rsid w:val="008F4D43"/>
    <w:rsid w:val="008F6102"/>
    <w:rsid w:val="0090080D"/>
    <w:rsid w:val="00900D42"/>
    <w:rsid w:val="009012ED"/>
    <w:rsid w:val="009052FB"/>
    <w:rsid w:val="00907222"/>
    <w:rsid w:val="00910548"/>
    <w:rsid w:val="00910995"/>
    <w:rsid w:val="009110AA"/>
    <w:rsid w:val="0091543A"/>
    <w:rsid w:val="009168F4"/>
    <w:rsid w:val="00916D9B"/>
    <w:rsid w:val="00921669"/>
    <w:rsid w:val="009221E3"/>
    <w:rsid w:val="00924676"/>
    <w:rsid w:val="009261B4"/>
    <w:rsid w:val="009272D4"/>
    <w:rsid w:val="00934351"/>
    <w:rsid w:val="0093483C"/>
    <w:rsid w:val="009368EB"/>
    <w:rsid w:val="009410F2"/>
    <w:rsid w:val="00947014"/>
    <w:rsid w:val="009547AE"/>
    <w:rsid w:val="00956240"/>
    <w:rsid w:val="009576E7"/>
    <w:rsid w:val="00960D55"/>
    <w:rsid w:val="009620F6"/>
    <w:rsid w:val="00962557"/>
    <w:rsid w:val="009627D4"/>
    <w:rsid w:val="00965D5E"/>
    <w:rsid w:val="00965EF3"/>
    <w:rsid w:val="00977403"/>
    <w:rsid w:val="009824D2"/>
    <w:rsid w:val="00982CA3"/>
    <w:rsid w:val="00990597"/>
    <w:rsid w:val="009930DB"/>
    <w:rsid w:val="0099362F"/>
    <w:rsid w:val="00994CF1"/>
    <w:rsid w:val="0099606B"/>
    <w:rsid w:val="00996BFE"/>
    <w:rsid w:val="009A0A23"/>
    <w:rsid w:val="009A142C"/>
    <w:rsid w:val="009A3549"/>
    <w:rsid w:val="009A3B0C"/>
    <w:rsid w:val="009A580B"/>
    <w:rsid w:val="009A62F6"/>
    <w:rsid w:val="009A78BA"/>
    <w:rsid w:val="009B3409"/>
    <w:rsid w:val="009B58CD"/>
    <w:rsid w:val="009B6135"/>
    <w:rsid w:val="009B6EA3"/>
    <w:rsid w:val="009B72E1"/>
    <w:rsid w:val="009C1ED7"/>
    <w:rsid w:val="009C3028"/>
    <w:rsid w:val="009C5DD4"/>
    <w:rsid w:val="009D0428"/>
    <w:rsid w:val="009D1558"/>
    <w:rsid w:val="009D2B96"/>
    <w:rsid w:val="009E1B7C"/>
    <w:rsid w:val="009F054E"/>
    <w:rsid w:val="009F4127"/>
    <w:rsid w:val="009F6ADC"/>
    <w:rsid w:val="00A01D8F"/>
    <w:rsid w:val="00A03DF1"/>
    <w:rsid w:val="00A04CDB"/>
    <w:rsid w:val="00A059A1"/>
    <w:rsid w:val="00A05FAC"/>
    <w:rsid w:val="00A06BFF"/>
    <w:rsid w:val="00A077EB"/>
    <w:rsid w:val="00A11386"/>
    <w:rsid w:val="00A13C94"/>
    <w:rsid w:val="00A14E75"/>
    <w:rsid w:val="00A20949"/>
    <w:rsid w:val="00A211B4"/>
    <w:rsid w:val="00A21BF1"/>
    <w:rsid w:val="00A221AC"/>
    <w:rsid w:val="00A23751"/>
    <w:rsid w:val="00A245A1"/>
    <w:rsid w:val="00A279E8"/>
    <w:rsid w:val="00A332A6"/>
    <w:rsid w:val="00A337BE"/>
    <w:rsid w:val="00A33CF9"/>
    <w:rsid w:val="00A36790"/>
    <w:rsid w:val="00A36E0A"/>
    <w:rsid w:val="00A37009"/>
    <w:rsid w:val="00A40CBB"/>
    <w:rsid w:val="00A4288A"/>
    <w:rsid w:val="00A45D86"/>
    <w:rsid w:val="00A50CDD"/>
    <w:rsid w:val="00A5272E"/>
    <w:rsid w:val="00A56183"/>
    <w:rsid w:val="00A570D6"/>
    <w:rsid w:val="00A61305"/>
    <w:rsid w:val="00A62F0D"/>
    <w:rsid w:val="00A6476B"/>
    <w:rsid w:val="00A66079"/>
    <w:rsid w:val="00A662A3"/>
    <w:rsid w:val="00A73B27"/>
    <w:rsid w:val="00A76713"/>
    <w:rsid w:val="00A915F3"/>
    <w:rsid w:val="00A93D9C"/>
    <w:rsid w:val="00A96DD5"/>
    <w:rsid w:val="00A97360"/>
    <w:rsid w:val="00AA318E"/>
    <w:rsid w:val="00AA3ED3"/>
    <w:rsid w:val="00AB1DE3"/>
    <w:rsid w:val="00AB48C9"/>
    <w:rsid w:val="00AB6C32"/>
    <w:rsid w:val="00AC0B09"/>
    <w:rsid w:val="00AC0C83"/>
    <w:rsid w:val="00AC15C9"/>
    <w:rsid w:val="00AC4F70"/>
    <w:rsid w:val="00AC5A7C"/>
    <w:rsid w:val="00AD27DB"/>
    <w:rsid w:val="00AD3222"/>
    <w:rsid w:val="00AD4853"/>
    <w:rsid w:val="00AE2392"/>
    <w:rsid w:val="00AE2CAF"/>
    <w:rsid w:val="00AE6142"/>
    <w:rsid w:val="00AF0401"/>
    <w:rsid w:val="00AF0F97"/>
    <w:rsid w:val="00AF53E1"/>
    <w:rsid w:val="00B024D7"/>
    <w:rsid w:val="00B02A6C"/>
    <w:rsid w:val="00B03C40"/>
    <w:rsid w:val="00B06F32"/>
    <w:rsid w:val="00B07615"/>
    <w:rsid w:val="00B0774A"/>
    <w:rsid w:val="00B12AAC"/>
    <w:rsid w:val="00B1529F"/>
    <w:rsid w:val="00B15EC3"/>
    <w:rsid w:val="00B1735B"/>
    <w:rsid w:val="00B1774E"/>
    <w:rsid w:val="00B203CD"/>
    <w:rsid w:val="00B22B2B"/>
    <w:rsid w:val="00B253D2"/>
    <w:rsid w:val="00B26DF6"/>
    <w:rsid w:val="00B34410"/>
    <w:rsid w:val="00B36AAF"/>
    <w:rsid w:val="00B376FE"/>
    <w:rsid w:val="00B449BD"/>
    <w:rsid w:val="00B45F74"/>
    <w:rsid w:val="00B5622D"/>
    <w:rsid w:val="00B6220D"/>
    <w:rsid w:val="00B64DCA"/>
    <w:rsid w:val="00B73002"/>
    <w:rsid w:val="00B744AE"/>
    <w:rsid w:val="00B838B9"/>
    <w:rsid w:val="00B84546"/>
    <w:rsid w:val="00B85506"/>
    <w:rsid w:val="00B86866"/>
    <w:rsid w:val="00B86904"/>
    <w:rsid w:val="00B95E28"/>
    <w:rsid w:val="00B97DC5"/>
    <w:rsid w:val="00BA1B21"/>
    <w:rsid w:val="00BA25A0"/>
    <w:rsid w:val="00BA3826"/>
    <w:rsid w:val="00BA7C3D"/>
    <w:rsid w:val="00BB4C3E"/>
    <w:rsid w:val="00BB4F2E"/>
    <w:rsid w:val="00BB60E0"/>
    <w:rsid w:val="00BB72BF"/>
    <w:rsid w:val="00BC4ECE"/>
    <w:rsid w:val="00BC5A54"/>
    <w:rsid w:val="00BD0585"/>
    <w:rsid w:val="00BD08B9"/>
    <w:rsid w:val="00BD1BE3"/>
    <w:rsid w:val="00BD2F17"/>
    <w:rsid w:val="00BD760F"/>
    <w:rsid w:val="00BD7833"/>
    <w:rsid w:val="00BE020A"/>
    <w:rsid w:val="00BE1E49"/>
    <w:rsid w:val="00BE25BF"/>
    <w:rsid w:val="00BE27D7"/>
    <w:rsid w:val="00BE2E08"/>
    <w:rsid w:val="00BE42EA"/>
    <w:rsid w:val="00BE4579"/>
    <w:rsid w:val="00BE4B85"/>
    <w:rsid w:val="00BE7F4F"/>
    <w:rsid w:val="00BF242B"/>
    <w:rsid w:val="00BF58F5"/>
    <w:rsid w:val="00BF7A50"/>
    <w:rsid w:val="00C02C08"/>
    <w:rsid w:val="00C1031A"/>
    <w:rsid w:val="00C10F2E"/>
    <w:rsid w:val="00C13CEF"/>
    <w:rsid w:val="00C220B9"/>
    <w:rsid w:val="00C365D4"/>
    <w:rsid w:val="00C37561"/>
    <w:rsid w:val="00C40B79"/>
    <w:rsid w:val="00C41403"/>
    <w:rsid w:val="00C42BF2"/>
    <w:rsid w:val="00C4319D"/>
    <w:rsid w:val="00C44C06"/>
    <w:rsid w:val="00C45D58"/>
    <w:rsid w:val="00C54A6A"/>
    <w:rsid w:val="00C55809"/>
    <w:rsid w:val="00C56B60"/>
    <w:rsid w:val="00C56D42"/>
    <w:rsid w:val="00C60633"/>
    <w:rsid w:val="00C60EE1"/>
    <w:rsid w:val="00C62696"/>
    <w:rsid w:val="00C73776"/>
    <w:rsid w:val="00C741DE"/>
    <w:rsid w:val="00C8148E"/>
    <w:rsid w:val="00C81B30"/>
    <w:rsid w:val="00C83692"/>
    <w:rsid w:val="00C84718"/>
    <w:rsid w:val="00C91077"/>
    <w:rsid w:val="00C92CCF"/>
    <w:rsid w:val="00C951BE"/>
    <w:rsid w:val="00C95698"/>
    <w:rsid w:val="00CA4881"/>
    <w:rsid w:val="00CA6A9B"/>
    <w:rsid w:val="00CB1120"/>
    <w:rsid w:val="00CB3A64"/>
    <w:rsid w:val="00CB43F2"/>
    <w:rsid w:val="00CB7635"/>
    <w:rsid w:val="00CC1FC7"/>
    <w:rsid w:val="00CD1B47"/>
    <w:rsid w:val="00CD6A5D"/>
    <w:rsid w:val="00CE5B4D"/>
    <w:rsid w:val="00CF38AE"/>
    <w:rsid w:val="00CF6088"/>
    <w:rsid w:val="00D00FB0"/>
    <w:rsid w:val="00D03C41"/>
    <w:rsid w:val="00D20BF4"/>
    <w:rsid w:val="00D21423"/>
    <w:rsid w:val="00D22918"/>
    <w:rsid w:val="00D23838"/>
    <w:rsid w:val="00D26BCD"/>
    <w:rsid w:val="00D27D7B"/>
    <w:rsid w:val="00D3390C"/>
    <w:rsid w:val="00D3449E"/>
    <w:rsid w:val="00D36E04"/>
    <w:rsid w:val="00D37160"/>
    <w:rsid w:val="00D5009C"/>
    <w:rsid w:val="00D55B63"/>
    <w:rsid w:val="00D627A8"/>
    <w:rsid w:val="00D646CC"/>
    <w:rsid w:val="00D6547D"/>
    <w:rsid w:val="00D6642D"/>
    <w:rsid w:val="00D70DCB"/>
    <w:rsid w:val="00D72E2F"/>
    <w:rsid w:val="00D81B16"/>
    <w:rsid w:val="00D8462E"/>
    <w:rsid w:val="00D87266"/>
    <w:rsid w:val="00D96C9F"/>
    <w:rsid w:val="00D97696"/>
    <w:rsid w:val="00DA1A0C"/>
    <w:rsid w:val="00DA4939"/>
    <w:rsid w:val="00DB0D1C"/>
    <w:rsid w:val="00DB14B9"/>
    <w:rsid w:val="00DB1AB8"/>
    <w:rsid w:val="00DB1AE0"/>
    <w:rsid w:val="00DB3BFA"/>
    <w:rsid w:val="00DB5AFB"/>
    <w:rsid w:val="00DB63C6"/>
    <w:rsid w:val="00DB651E"/>
    <w:rsid w:val="00DC2A25"/>
    <w:rsid w:val="00DC3EAD"/>
    <w:rsid w:val="00DC476A"/>
    <w:rsid w:val="00DC504D"/>
    <w:rsid w:val="00DD34E6"/>
    <w:rsid w:val="00DD4D39"/>
    <w:rsid w:val="00DD5A58"/>
    <w:rsid w:val="00DD6A7C"/>
    <w:rsid w:val="00DF4767"/>
    <w:rsid w:val="00E0043B"/>
    <w:rsid w:val="00E00D71"/>
    <w:rsid w:val="00E01B5B"/>
    <w:rsid w:val="00E07E23"/>
    <w:rsid w:val="00E17753"/>
    <w:rsid w:val="00E17A93"/>
    <w:rsid w:val="00E2116F"/>
    <w:rsid w:val="00E21741"/>
    <w:rsid w:val="00E2239F"/>
    <w:rsid w:val="00E22592"/>
    <w:rsid w:val="00E26BF5"/>
    <w:rsid w:val="00E2728A"/>
    <w:rsid w:val="00E27AB5"/>
    <w:rsid w:val="00E30281"/>
    <w:rsid w:val="00E4013A"/>
    <w:rsid w:val="00E42083"/>
    <w:rsid w:val="00E4240C"/>
    <w:rsid w:val="00E4399A"/>
    <w:rsid w:val="00E4661A"/>
    <w:rsid w:val="00E46780"/>
    <w:rsid w:val="00E506DC"/>
    <w:rsid w:val="00E5446A"/>
    <w:rsid w:val="00E6170D"/>
    <w:rsid w:val="00E6218F"/>
    <w:rsid w:val="00E62F88"/>
    <w:rsid w:val="00E669BB"/>
    <w:rsid w:val="00E66AE7"/>
    <w:rsid w:val="00E66BF9"/>
    <w:rsid w:val="00E726FA"/>
    <w:rsid w:val="00E75830"/>
    <w:rsid w:val="00E77FD9"/>
    <w:rsid w:val="00E81028"/>
    <w:rsid w:val="00E8231D"/>
    <w:rsid w:val="00E82383"/>
    <w:rsid w:val="00E823B7"/>
    <w:rsid w:val="00E83BDB"/>
    <w:rsid w:val="00E85794"/>
    <w:rsid w:val="00E87939"/>
    <w:rsid w:val="00E90AD9"/>
    <w:rsid w:val="00E91DEC"/>
    <w:rsid w:val="00E92B1B"/>
    <w:rsid w:val="00E951D5"/>
    <w:rsid w:val="00EA0C93"/>
    <w:rsid w:val="00EA111C"/>
    <w:rsid w:val="00EA114F"/>
    <w:rsid w:val="00EA1969"/>
    <w:rsid w:val="00EA3CE3"/>
    <w:rsid w:val="00EB5010"/>
    <w:rsid w:val="00EB560C"/>
    <w:rsid w:val="00EC1C60"/>
    <w:rsid w:val="00EC2F26"/>
    <w:rsid w:val="00EC4DA0"/>
    <w:rsid w:val="00ED3B9D"/>
    <w:rsid w:val="00ED661D"/>
    <w:rsid w:val="00EE1DA3"/>
    <w:rsid w:val="00EE2C13"/>
    <w:rsid w:val="00EE301D"/>
    <w:rsid w:val="00EE51C6"/>
    <w:rsid w:val="00EF1682"/>
    <w:rsid w:val="00EF212E"/>
    <w:rsid w:val="00EF2B5E"/>
    <w:rsid w:val="00EF5985"/>
    <w:rsid w:val="00EF5DA7"/>
    <w:rsid w:val="00EF66CD"/>
    <w:rsid w:val="00F004FA"/>
    <w:rsid w:val="00F04035"/>
    <w:rsid w:val="00F04A78"/>
    <w:rsid w:val="00F05248"/>
    <w:rsid w:val="00F114CB"/>
    <w:rsid w:val="00F12DB3"/>
    <w:rsid w:val="00F13907"/>
    <w:rsid w:val="00F15FB7"/>
    <w:rsid w:val="00F16267"/>
    <w:rsid w:val="00F20617"/>
    <w:rsid w:val="00F225FE"/>
    <w:rsid w:val="00F22EB9"/>
    <w:rsid w:val="00F30089"/>
    <w:rsid w:val="00F32B3A"/>
    <w:rsid w:val="00F331C8"/>
    <w:rsid w:val="00F37E19"/>
    <w:rsid w:val="00F430C7"/>
    <w:rsid w:val="00F43A06"/>
    <w:rsid w:val="00F45B8C"/>
    <w:rsid w:val="00F47A95"/>
    <w:rsid w:val="00F50512"/>
    <w:rsid w:val="00F50DE9"/>
    <w:rsid w:val="00F518B3"/>
    <w:rsid w:val="00F52D4C"/>
    <w:rsid w:val="00F53E30"/>
    <w:rsid w:val="00F5484A"/>
    <w:rsid w:val="00F57501"/>
    <w:rsid w:val="00F6343B"/>
    <w:rsid w:val="00F66772"/>
    <w:rsid w:val="00F67761"/>
    <w:rsid w:val="00F70D0C"/>
    <w:rsid w:val="00F70ECF"/>
    <w:rsid w:val="00F73541"/>
    <w:rsid w:val="00F90100"/>
    <w:rsid w:val="00F96A38"/>
    <w:rsid w:val="00F97451"/>
    <w:rsid w:val="00FA4F25"/>
    <w:rsid w:val="00FA5114"/>
    <w:rsid w:val="00FB2502"/>
    <w:rsid w:val="00FB52C9"/>
    <w:rsid w:val="00FB575B"/>
    <w:rsid w:val="00FB77EB"/>
    <w:rsid w:val="00FB7DA6"/>
    <w:rsid w:val="00FC656E"/>
    <w:rsid w:val="00FC7B6D"/>
    <w:rsid w:val="00FD20DE"/>
    <w:rsid w:val="00FD3F04"/>
    <w:rsid w:val="00FD408A"/>
    <w:rsid w:val="00FD5303"/>
    <w:rsid w:val="00FD5917"/>
    <w:rsid w:val="00FD7536"/>
    <w:rsid w:val="00FE0D97"/>
    <w:rsid w:val="00FE3499"/>
    <w:rsid w:val="00FE5ADD"/>
    <w:rsid w:val="00FE5C2E"/>
    <w:rsid w:val="00FE6841"/>
    <w:rsid w:val="00FF0433"/>
    <w:rsid w:val="00FF19A9"/>
    <w:rsid w:val="00FF4D87"/>
    <w:rsid w:val="00FF6789"/>
    <w:rsid w:val="00FF7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C5A34B"/>
  <w15:docId w15:val="{ABC1F94F-7FF3-4055-A6F8-055E874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BDB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83BDB"/>
    <w:pPr>
      <w:spacing w:line="393" w:lineRule="exact"/>
      <w:ind w:firstLine="432"/>
      <w:jc w:val="both"/>
    </w:pPr>
  </w:style>
  <w:style w:type="paragraph" w:customStyle="1" w:styleId="Style6">
    <w:name w:val="Style6"/>
    <w:basedOn w:val="Normal"/>
    <w:rsid w:val="00E83BDB"/>
    <w:pPr>
      <w:spacing w:line="302" w:lineRule="exact"/>
      <w:ind w:firstLine="600"/>
    </w:pPr>
  </w:style>
  <w:style w:type="paragraph" w:customStyle="1" w:styleId="Style7">
    <w:name w:val="Style7"/>
    <w:basedOn w:val="Normal"/>
    <w:rsid w:val="00E83BDB"/>
    <w:pPr>
      <w:spacing w:line="394" w:lineRule="exact"/>
      <w:jc w:val="both"/>
    </w:pPr>
  </w:style>
  <w:style w:type="character" w:customStyle="1" w:styleId="FontStyle101">
    <w:name w:val="Font Style101"/>
    <w:basedOn w:val="DefaultParagraphFont"/>
    <w:rsid w:val="00E83BDB"/>
    <w:rPr>
      <w:rFonts w:ascii="Trebuchet MS" w:hAnsi="Trebuchet MS" w:cs="Trebuchet MS"/>
      <w:i/>
      <w:iCs/>
      <w:sz w:val="24"/>
      <w:szCs w:val="24"/>
    </w:rPr>
  </w:style>
  <w:style w:type="character" w:customStyle="1" w:styleId="FontStyle104">
    <w:name w:val="Font Style104"/>
    <w:basedOn w:val="DefaultParagraphFont"/>
    <w:rsid w:val="00E83BDB"/>
    <w:rPr>
      <w:rFonts w:ascii="Trebuchet MS" w:hAnsi="Trebuchet MS" w:cs="Trebuchet MS"/>
      <w:b/>
      <w:bCs/>
      <w:sz w:val="24"/>
      <w:szCs w:val="24"/>
    </w:rPr>
  </w:style>
  <w:style w:type="character" w:customStyle="1" w:styleId="FontStyle110">
    <w:name w:val="Font Style110"/>
    <w:basedOn w:val="DefaultParagraphFont"/>
    <w:rsid w:val="00E83BDB"/>
    <w:rPr>
      <w:rFonts w:ascii="Trebuchet MS" w:hAnsi="Trebuchet MS" w:cs="Trebuchet MS"/>
      <w:sz w:val="24"/>
      <w:szCs w:val="24"/>
    </w:rPr>
  </w:style>
  <w:style w:type="paragraph" w:customStyle="1" w:styleId="Style1">
    <w:name w:val="Style1"/>
    <w:basedOn w:val="Normal"/>
    <w:rsid w:val="00E83BDB"/>
  </w:style>
  <w:style w:type="paragraph" w:customStyle="1" w:styleId="Style15">
    <w:name w:val="Style15"/>
    <w:basedOn w:val="Normal"/>
    <w:rsid w:val="00E83BDB"/>
    <w:pPr>
      <w:spacing w:line="453" w:lineRule="exact"/>
      <w:ind w:hanging="427"/>
      <w:jc w:val="both"/>
    </w:pPr>
  </w:style>
  <w:style w:type="paragraph" w:customStyle="1" w:styleId="Style8">
    <w:name w:val="Style8"/>
    <w:basedOn w:val="Normal"/>
    <w:rsid w:val="00E83BDB"/>
  </w:style>
  <w:style w:type="paragraph" w:customStyle="1" w:styleId="Style57">
    <w:name w:val="Style57"/>
    <w:basedOn w:val="Normal"/>
    <w:rsid w:val="00E83BDB"/>
    <w:pPr>
      <w:spacing w:line="302" w:lineRule="exact"/>
      <w:ind w:hanging="437"/>
    </w:pPr>
  </w:style>
  <w:style w:type="paragraph" w:customStyle="1" w:styleId="Style10">
    <w:name w:val="Style10"/>
    <w:basedOn w:val="Normal"/>
    <w:rsid w:val="00E83BDB"/>
    <w:pPr>
      <w:spacing w:line="453" w:lineRule="exact"/>
      <w:ind w:firstLine="547"/>
      <w:jc w:val="both"/>
    </w:pPr>
  </w:style>
  <w:style w:type="paragraph" w:customStyle="1" w:styleId="Style37">
    <w:name w:val="Style37"/>
    <w:basedOn w:val="Normal"/>
    <w:rsid w:val="00E83BDB"/>
    <w:pPr>
      <w:spacing w:line="451" w:lineRule="exact"/>
    </w:pPr>
  </w:style>
  <w:style w:type="paragraph" w:customStyle="1" w:styleId="Style22">
    <w:name w:val="Style22"/>
    <w:basedOn w:val="Normal"/>
    <w:rsid w:val="00E83BDB"/>
  </w:style>
  <w:style w:type="paragraph" w:customStyle="1" w:styleId="Style35">
    <w:name w:val="Style35"/>
    <w:basedOn w:val="Normal"/>
    <w:rsid w:val="00E83BDB"/>
    <w:pPr>
      <w:spacing w:line="989" w:lineRule="exact"/>
      <w:ind w:firstLine="442"/>
      <w:jc w:val="both"/>
    </w:pPr>
  </w:style>
  <w:style w:type="paragraph" w:customStyle="1" w:styleId="Style14">
    <w:name w:val="Style14"/>
    <w:basedOn w:val="Normal"/>
    <w:rsid w:val="00E83BDB"/>
  </w:style>
  <w:style w:type="character" w:customStyle="1" w:styleId="FontStyle86">
    <w:name w:val="Font Style86"/>
    <w:basedOn w:val="DefaultParagraphFont"/>
    <w:rsid w:val="00E83BDB"/>
    <w:rPr>
      <w:rFonts w:ascii="Trebuchet MS" w:hAnsi="Trebuchet MS" w:cs="Trebuchet MS"/>
      <w:b/>
      <w:bCs/>
      <w:sz w:val="20"/>
      <w:szCs w:val="20"/>
    </w:rPr>
  </w:style>
  <w:style w:type="paragraph" w:customStyle="1" w:styleId="Style3">
    <w:name w:val="Style3"/>
    <w:basedOn w:val="Normal"/>
    <w:rsid w:val="00E83BDB"/>
    <w:pPr>
      <w:spacing w:line="456" w:lineRule="exact"/>
      <w:jc w:val="center"/>
    </w:pPr>
  </w:style>
  <w:style w:type="paragraph" w:customStyle="1" w:styleId="Style45">
    <w:name w:val="Style45"/>
    <w:basedOn w:val="Normal"/>
    <w:rsid w:val="00E83BDB"/>
    <w:pPr>
      <w:spacing w:line="595" w:lineRule="exact"/>
      <w:ind w:hanging="427"/>
    </w:pPr>
  </w:style>
  <w:style w:type="paragraph" w:customStyle="1" w:styleId="Style47">
    <w:name w:val="Style47"/>
    <w:basedOn w:val="Normal"/>
    <w:rsid w:val="00E83BDB"/>
  </w:style>
  <w:style w:type="paragraph" w:customStyle="1" w:styleId="Style53">
    <w:name w:val="Style53"/>
    <w:basedOn w:val="Normal"/>
    <w:rsid w:val="00E83BDB"/>
    <w:pPr>
      <w:spacing w:line="576" w:lineRule="exact"/>
      <w:ind w:firstLine="379"/>
    </w:pPr>
  </w:style>
  <w:style w:type="paragraph" w:customStyle="1" w:styleId="Style11">
    <w:name w:val="Style11"/>
    <w:basedOn w:val="Normal"/>
    <w:rsid w:val="00E83BDB"/>
  </w:style>
  <w:style w:type="paragraph" w:customStyle="1" w:styleId="Style2">
    <w:name w:val="Style2"/>
    <w:basedOn w:val="Normal"/>
    <w:rsid w:val="00E83BDB"/>
  </w:style>
  <w:style w:type="paragraph" w:customStyle="1" w:styleId="Style32">
    <w:name w:val="Style32"/>
    <w:basedOn w:val="Normal"/>
    <w:rsid w:val="00E83BDB"/>
    <w:pPr>
      <w:spacing w:line="454" w:lineRule="exact"/>
      <w:ind w:hanging="432"/>
    </w:pPr>
  </w:style>
  <w:style w:type="paragraph" w:customStyle="1" w:styleId="Style68">
    <w:name w:val="Style68"/>
    <w:basedOn w:val="Normal"/>
    <w:rsid w:val="00E83BDB"/>
    <w:pPr>
      <w:spacing w:line="446" w:lineRule="exact"/>
      <w:ind w:hanging="456"/>
    </w:pPr>
  </w:style>
  <w:style w:type="character" w:customStyle="1" w:styleId="FontStyle108">
    <w:name w:val="Font Style108"/>
    <w:basedOn w:val="DefaultParagraphFont"/>
    <w:rsid w:val="00E83BDB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48">
    <w:name w:val="Style48"/>
    <w:basedOn w:val="Normal"/>
    <w:rsid w:val="00E83BDB"/>
    <w:pPr>
      <w:spacing w:line="452" w:lineRule="exact"/>
      <w:ind w:firstLine="278"/>
      <w:jc w:val="both"/>
    </w:pPr>
  </w:style>
  <w:style w:type="paragraph" w:customStyle="1" w:styleId="Style17">
    <w:name w:val="Style17"/>
    <w:basedOn w:val="Normal"/>
    <w:rsid w:val="00E83BDB"/>
  </w:style>
  <w:style w:type="paragraph" w:customStyle="1" w:styleId="Style23">
    <w:name w:val="Style23"/>
    <w:basedOn w:val="Normal"/>
    <w:rsid w:val="00E83BDB"/>
  </w:style>
  <w:style w:type="paragraph" w:customStyle="1" w:styleId="Style28">
    <w:name w:val="Style28"/>
    <w:basedOn w:val="Normal"/>
    <w:rsid w:val="00E83BDB"/>
  </w:style>
  <w:style w:type="paragraph" w:customStyle="1" w:styleId="Style46">
    <w:name w:val="Style46"/>
    <w:basedOn w:val="Normal"/>
    <w:rsid w:val="00E83BDB"/>
  </w:style>
  <w:style w:type="paragraph" w:customStyle="1" w:styleId="Style64">
    <w:name w:val="Style64"/>
    <w:basedOn w:val="Normal"/>
    <w:rsid w:val="00E83BDB"/>
    <w:pPr>
      <w:spacing w:line="235" w:lineRule="exact"/>
    </w:pPr>
  </w:style>
  <w:style w:type="character" w:customStyle="1" w:styleId="FontStyle93">
    <w:name w:val="Font Style93"/>
    <w:basedOn w:val="DefaultParagraphFont"/>
    <w:rsid w:val="00E83BDB"/>
    <w:rPr>
      <w:rFonts w:ascii="Trebuchet MS" w:hAnsi="Trebuchet MS" w:cs="Trebuchet MS"/>
      <w:i/>
      <w:iCs/>
      <w:sz w:val="18"/>
      <w:szCs w:val="18"/>
    </w:rPr>
  </w:style>
  <w:style w:type="character" w:customStyle="1" w:styleId="FontStyle94">
    <w:name w:val="Font Style94"/>
    <w:basedOn w:val="DefaultParagraphFont"/>
    <w:rsid w:val="00E83BDB"/>
    <w:rPr>
      <w:rFonts w:ascii="Trebuchet MS" w:hAnsi="Trebuchet MS" w:cs="Trebuchet MS"/>
      <w:b/>
      <w:bCs/>
      <w:sz w:val="18"/>
      <w:szCs w:val="18"/>
    </w:rPr>
  </w:style>
  <w:style w:type="character" w:customStyle="1" w:styleId="FontStyle95">
    <w:name w:val="Font Style95"/>
    <w:basedOn w:val="DefaultParagraphFont"/>
    <w:rsid w:val="00E83BDB"/>
    <w:rPr>
      <w:rFonts w:ascii="Trebuchet MS" w:hAnsi="Trebuchet MS" w:cs="Trebuchet MS"/>
      <w:sz w:val="18"/>
      <w:szCs w:val="18"/>
    </w:rPr>
  </w:style>
  <w:style w:type="paragraph" w:customStyle="1" w:styleId="Style16">
    <w:name w:val="Style16"/>
    <w:basedOn w:val="Normal"/>
    <w:rsid w:val="00E83BDB"/>
  </w:style>
  <w:style w:type="character" w:customStyle="1" w:styleId="FontStyle76">
    <w:name w:val="Font Style76"/>
    <w:basedOn w:val="DefaultParagraphFont"/>
    <w:rsid w:val="00E83BDB"/>
    <w:rPr>
      <w:rFonts w:ascii="Georgia" w:hAnsi="Georgia" w:cs="Georgia"/>
      <w:b/>
      <w:bCs/>
      <w:sz w:val="10"/>
      <w:szCs w:val="10"/>
    </w:rPr>
  </w:style>
  <w:style w:type="character" w:customStyle="1" w:styleId="FontStyle107">
    <w:name w:val="Font Style107"/>
    <w:basedOn w:val="DefaultParagraphFont"/>
    <w:rsid w:val="00E83BDB"/>
    <w:rPr>
      <w:rFonts w:ascii="Candara" w:hAnsi="Candara" w:cs="Candara"/>
      <w:b/>
      <w:bCs/>
      <w:w w:val="200"/>
      <w:sz w:val="12"/>
      <w:szCs w:val="12"/>
    </w:rPr>
  </w:style>
  <w:style w:type="paragraph" w:customStyle="1" w:styleId="Style67">
    <w:name w:val="Style67"/>
    <w:basedOn w:val="Normal"/>
    <w:rsid w:val="00E83BDB"/>
    <w:pPr>
      <w:spacing w:line="302" w:lineRule="exact"/>
      <w:ind w:hanging="1291"/>
    </w:pPr>
  </w:style>
  <w:style w:type="paragraph" w:customStyle="1" w:styleId="Style26">
    <w:name w:val="Style26"/>
    <w:basedOn w:val="Normal"/>
    <w:rsid w:val="00E83BDB"/>
    <w:pPr>
      <w:spacing w:line="456" w:lineRule="exact"/>
      <w:ind w:hanging="355"/>
      <w:jc w:val="both"/>
    </w:pPr>
  </w:style>
  <w:style w:type="paragraph" w:customStyle="1" w:styleId="Style27">
    <w:name w:val="Style27"/>
    <w:basedOn w:val="Normal"/>
    <w:rsid w:val="00E83BDB"/>
  </w:style>
  <w:style w:type="paragraph" w:customStyle="1" w:styleId="Style43">
    <w:name w:val="Style43"/>
    <w:basedOn w:val="Normal"/>
    <w:rsid w:val="00E83BDB"/>
  </w:style>
  <w:style w:type="paragraph" w:customStyle="1" w:styleId="Style66">
    <w:name w:val="Style66"/>
    <w:basedOn w:val="Normal"/>
    <w:rsid w:val="00E83BDB"/>
  </w:style>
  <w:style w:type="character" w:customStyle="1" w:styleId="FontStyle85">
    <w:name w:val="Font Style85"/>
    <w:basedOn w:val="DefaultParagraphFont"/>
    <w:rsid w:val="00E83BDB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87">
    <w:name w:val="Font Style87"/>
    <w:basedOn w:val="DefaultParagraphFont"/>
    <w:rsid w:val="00E83BDB"/>
    <w:rPr>
      <w:rFonts w:ascii="Trebuchet MS" w:hAnsi="Trebuchet MS" w:cs="Trebuchet MS"/>
      <w:sz w:val="20"/>
      <w:szCs w:val="20"/>
    </w:rPr>
  </w:style>
  <w:style w:type="paragraph" w:customStyle="1" w:styleId="Style30">
    <w:name w:val="Style30"/>
    <w:basedOn w:val="Normal"/>
    <w:rsid w:val="00E83BDB"/>
    <w:pPr>
      <w:spacing w:line="302" w:lineRule="exact"/>
      <w:ind w:firstLine="178"/>
    </w:pPr>
  </w:style>
  <w:style w:type="paragraph" w:customStyle="1" w:styleId="Style63">
    <w:name w:val="Style63"/>
    <w:basedOn w:val="Normal"/>
    <w:rsid w:val="007D7527"/>
    <w:pPr>
      <w:spacing w:line="456" w:lineRule="exact"/>
      <w:ind w:hanging="413"/>
    </w:pPr>
  </w:style>
  <w:style w:type="paragraph" w:customStyle="1" w:styleId="Style41">
    <w:name w:val="Style41"/>
    <w:basedOn w:val="Normal"/>
    <w:rsid w:val="007D7527"/>
    <w:pPr>
      <w:spacing w:line="456" w:lineRule="exact"/>
      <w:ind w:hanging="408"/>
    </w:pPr>
  </w:style>
  <w:style w:type="paragraph" w:customStyle="1" w:styleId="Style20">
    <w:name w:val="Style20"/>
    <w:basedOn w:val="Normal"/>
    <w:rsid w:val="007D7527"/>
    <w:pPr>
      <w:spacing w:line="454" w:lineRule="exact"/>
      <w:jc w:val="center"/>
    </w:pPr>
  </w:style>
  <w:style w:type="paragraph" w:styleId="BodyText">
    <w:name w:val="Body Text"/>
    <w:basedOn w:val="Normal"/>
    <w:rsid w:val="00947014"/>
    <w:pPr>
      <w:widowControl/>
      <w:autoSpaceDE/>
      <w:autoSpaceDN/>
      <w:adjustRightInd/>
      <w:spacing w:before="120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947014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lang w:val="en-GB"/>
    </w:rPr>
  </w:style>
  <w:style w:type="paragraph" w:customStyle="1" w:styleId="Default">
    <w:name w:val="Default"/>
    <w:rsid w:val="0031049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DC504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9B58C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35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3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1251"/>
  </w:style>
  <w:style w:type="paragraph" w:customStyle="1" w:styleId="Tabel">
    <w:name w:val="Tabel"/>
    <w:basedOn w:val="Normal"/>
    <w:link w:val="TabelChar"/>
    <w:rsid w:val="0057349F"/>
    <w:pPr>
      <w:widowControl/>
      <w:numPr>
        <w:numId w:val="1"/>
      </w:numPr>
      <w:autoSpaceDE/>
      <w:autoSpaceDN/>
      <w:adjustRightInd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">
    <w:name w:val="Tabel Char"/>
    <w:basedOn w:val="DefaultParagraphFont"/>
    <w:link w:val="Tabel"/>
    <w:locked/>
    <w:rsid w:val="0057349F"/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73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customStyle="1" w:styleId="Style52">
    <w:name w:val="Style52"/>
    <w:basedOn w:val="Normal"/>
    <w:rsid w:val="00B15EC3"/>
  </w:style>
  <w:style w:type="paragraph" w:customStyle="1" w:styleId="Style9">
    <w:name w:val="Style9"/>
    <w:basedOn w:val="Normal"/>
    <w:rsid w:val="00B15EC3"/>
    <w:pPr>
      <w:spacing w:line="394" w:lineRule="exact"/>
      <w:ind w:hanging="355"/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777F07"/>
    <w:rPr>
      <w:rFonts w:ascii="Trebuchet MS" w:hAnsi="Trebuchet MS"/>
      <w:sz w:val="24"/>
      <w:szCs w:val="24"/>
    </w:rPr>
  </w:style>
  <w:style w:type="paragraph" w:styleId="BalloonText">
    <w:name w:val="Balloon Text"/>
    <w:basedOn w:val="Normal"/>
    <w:link w:val="BalloonTextChar"/>
    <w:rsid w:val="00777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7F0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803D3"/>
    <w:rPr>
      <w:rFonts w:ascii="Trebuchet MS" w:hAnsi="Trebuchet MS"/>
      <w:sz w:val="24"/>
      <w:szCs w:val="24"/>
    </w:rPr>
  </w:style>
  <w:style w:type="table" w:styleId="TableList8">
    <w:name w:val="Table List 8"/>
    <w:basedOn w:val="TableNormal"/>
    <w:rsid w:val="004803D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2">
    <w:name w:val="Light Shading Accent 2"/>
    <w:basedOn w:val="TableNormal"/>
    <w:uiPriority w:val="60"/>
    <w:rsid w:val="004803D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79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4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7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89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9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447C1-E61A-4B29-8796-D7A3B755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~WRL0001.tmp</Template>
  <TotalTime>112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  PENDAHULUAN</vt:lpstr>
    </vt:vector>
  </TitlesOfParts>
  <Company>Aspire 2930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  PENDAHULUAN</dc:title>
  <dc:subject/>
  <dc:creator>Aspire 2930</dc:creator>
  <cp:keywords/>
  <dc:description/>
  <cp:lastModifiedBy>ASUS</cp:lastModifiedBy>
  <cp:revision>88</cp:revision>
  <cp:lastPrinted>2024-09-02T03:23:00Z</cp:lastPrinted>
  <dcterms:created xsi:type="dcterms:W3CDTF">2011-07-26T06:11:00Z</dcterms:created>
  <dcterms:modified xsi:type="dcterms:W3CDTF">2024-09-02T03:24:00Z</dcterms:modified>
</cp:coreProperties>
</file>